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195" w:rsidRDefault="004C3195" w:rsidP="009D7AC3">
      <w:pPr>
        <w:tabs>
          <w:tab w:val="left" w:pos="0"/>
          <w:tab w:val="left" w:pos="426"/>
          <w:tab w:val="left" w:pos="709"/>
          <w:tab w:val="left" w:pos="851"/>
          <w:tab w:val="left" w:pos="993"/>
        </w:tabs>
        <w:jc w:val="right"/>
        <w:rPr>
          <w:b/>
          <w:bCs/>
          <w:i/>
          <w:iCs/>
          <w:u w:val="single"/>
        </w:rPr>
      </w:pPr>
    </w:p>
    <w:p w:rsidR="004C3195" w:rsidRPr="005037C6" w:rsidRDefault="004C3195" w:rsidP="009D7AC3">
      <w:pPr>
        <w:tabs>
          <w:tab w:val="left" w:pos="0"/>
          <w:tab w:val="left" w:pos="426"/>
          <w:tab w:val="left" w:pos="709"/>
          <w:tab w:val="left" w:pos="851"/>
          <w:tab w:val="left" w:pos="993"/>
        </w:tabs>
        <w:jc w:val="right"/>
        <w:rPr>
          <w:b/>
          <w:bCs/>
          <w:i/>
          <w:iCs/>
          <w:sz w:val="22"/>
          <w:szCs w:val="22"/>
        </w:rPr>
      </w:pPr>
      <w:r w:rsidRPr="005037C6">
        <w:rPr>
          <w:b/>
          <w:bCs/>
          <w:i/>
          <w:iCs/>
          <w:sz w:val="22"/>
          <w:szCs w:val="22"/>
        </w:rPr>
        <w:t>Приложение № 5</w:t>
      </w:r>
    </w:p>
    <w:p w:rsidR="004C3195" w:rsidRDefault="004C3195" w:rsidP="009D7AC3">
      <w:pPr>
        <w:jc w:val="right"/>
        <w:rPr>
          <w:b/>
          <w:bCs/>
          <w:lang w:val="en-US"/>
        </w:rPr>
      </w:pPr>
    </w:p>
    <w:p w:rsidR="004C3195" w:rsidRDefault="004C3195" w:rsidP="00D32EE8">
      <w:pPr>
        <w:tabs>
          <w:tab w:val="left" w:pos="750"/>
          <w:tab w:val="center" w:pos="4607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КОНТРОЛЕН ЛИСТ</w:t>
      </w:r>
    </w:p>
    <w:p w:rsidR="004C3195" w:rsidRPr="009D7AC3" w:rsidRDefault="004C3195" w:rsidP="009D7AC3">
      <w:pPr>
        <w:jc w:val="center"/>
        <w:rPr>
          <w:b/>
          <w:bCs/>
        </w:rPr>
      </w:pPr>
    </w:p>
    <w:p w:rsidR="004C3195" w:rsidRPr="00C70A75" w:rsidRDefault="004C3195" w:rsidP="00E331E8">
      <w:pPr>
        <w:spacing w:line="276" w:lineRule="auto"/>
        <w:ind w:right="566" w:firstLine="567"/>
        <w:jc w:val="center"/>
        <w:rPr>
          <w:b/>
          <w:bCs/>
        </w:rPr>
      </w:pPr>
      <w:r w:rsidRPr="00C70A75">
        <w:rPr>
          <w:b/>
          <w:bCs/>
        </w:rPr>
        <w:t xml:space="preserve">за оценка на административното съответствие и допустимостта  на  кандидат за външен  експерт-оценител на проектни предложения по </w:t>
      </w:r>
    </w:p>
    <w:p w:rsidR="004C3195" w:rsidRPr="00C70A75" w:rsidRDefault="004C3195" w:rsidP="00E331E8">
      <w:pPr>
        <w:spacing w:line="276" w:lineRule="auto"/>
        <w:ind w:right="566" w:firstLine="567"/>
        <w:jc w:val="center"/>
      </w:pPr>
      <w:r w:rsidRPr="00C70A75">
        <w:rPr>
          <w:b/>
          <w:bCs/>
        </w:rPr>
        <w:t>мерки от Стратегията за Водено от общностите местно развитие за територията на МИГ</w:t>
      </w:r>
      <w:r>
        <w:rPr>
          <w:b/>
          <w:bCs/>
        </w:rPr>
        <w:t xml:space="preserve"> „</w:t>
      </w:r>
      <w:r w:rsidRPr="00C70A75">
        <w:rPr>
          <w:b/>
          <w:bCs/>
        </w:rPr>
        <w:t xml:space="preserve">Струма – Симитли, Кресна и Струмяни” </w:t>
      </w:r>
    </w:p>
    <w:p w:rsidR="004C3195" w:rsidRPr="00E331E8" w:rsidRDefault="004C3195" w:rsidP="00E331E8">
      <w:pPr>
        <w:spacing w:line="276" w:lineRule="auto"/>
        <w:ind w:firstLine="567"/>
        <w:jc w:val="center"/>
        <w:rPr>
          <w:i/>
          <w:iCs/>
          <w:lang w:val="ru-RU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170"/>
        <w:gridCol w:w="1170"/>
        <w:gridCol w:w="1170"/>
        <w:gridCol w:w="1350"/>
        <w:gridCol w:w="1260"/>
        <w:gridCol w:w="1344"/>
        <w:gridCol w:w="1417"/>
      </w:tblGrid>
      <w:tr w:rsidR="004C3195" w:rsidRPr="00E331E8">
        <w:tc>
          <w:tcPr>
            <w:tcW w:w="9889" w:type="dxa"/>
            <w:gridSpan w:val="8"/>
          </w:tcPr>
          <w:p w:rsidR="004C3195" w:rsidRDefault="004C3195" w:rsidP="0021699D">
            <w:pPr>
              <w:suppressAutoHyphens/>
              <w:spacing w:after="120"/>
              <w:rPr>
                <w:lang w:val="ru-RU"/>
              </w:rPr>
            </w:pPr>
            <w:r w:rsidRPr="00E331E8">
              <w:rPr>
                <w:lang w:val="ru-RU"/>
              </w:rPr>
              <w:t xml:space="preserve">Име на кандидата: </w:t>
            </w:r>
          </w:p>
          <w:p w:rsidR="004C3195" w:rsidRPr="00E331E8" w:rsidRDefault="004C3195" w:rsidP="0021699D">
            <w:pPr>
              <w:suppressAutoHyphens/>
              <w:spacing w:after="120"/>
              <w:rPr>
                <w:lang w:val="ru-RU" w:eastAsia="en-US"/>
              </w:rPr>
            </w:pPr>
          </w:p>
        </w:tc>
      </w:tr>
      <w:tr w:rsidR="004C3195" w:rsidRPr="00E331E8">
        <w:tc>
          <w:tcPr>
            <w:tcW w:w="9889" w:type="dxa"/>
            <w:gridSpan w:val="8"/>
          </w:tcPr>
          <w:p w:rsidR="004C3195" w:rsidRPr="00E331E8" w:rsidRDefault="004C3195" w:rsidP="0021699D">
            <w:pPr>
              <w:suppressAutoHyphens/>
              <w:spacing w:after="120"/>
              <w:jc w:val="both"/>
              <w:rPr>
                <w:lang w:val="ru-RU" w:eastAsia="en-US"/>
              </w:rPr>
            </w:pPr>
            <w:r w:rsidRPr="00E331E8">
              <w:t xml:space="preserve">Мерки, за които кандидатства: </w:t>
            </w:r>
            <w:r w:rsidRPr="00E331E8">
              <w:rPr>
                <w:lang w:val="ru-RU"/>
              </w:rPr>
              <w:t xml:space="preserve"> </w:t>
            </w:r>
          </w:p>
        </w:tc>
      </w:tr>
      <w:tr w:rsidR="004C3195" w:rsidRPr="00E331E8">
        <w:trPr>
          <w:trHeight w:val="1197"/>
        </w:trPr>
        <w:tc>
          <w:tcPr>
            <w:tcW w:w="1008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</w:pPr>
            <w:r w:rsidRPr="005037C6">
              <w:t>4.1.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suppressAutoHyphens/>
              <w:spacing w:after="120"/>
              <w:jc w:val="center"/>
              <w:rPr>
                <w:lang w:eastAsia="en-US"/>
              </w:rPr>
            </w:pPr>
          </w:p>
        </w:tc>
        <w:tc>
          <w:tcPr>
            <w:tcW w:w="1170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  <w:rPr>
                <w:lang w:eastAsia="en-US"/>
              </w:rPr>
            </w:pPr>
            <w:r w:rsidRPr="005037C6">
              <w:t>4.2.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jc w:val="center"/>
              <w:rPr>
                <w:lang w:eastAsia="en-US"/>
              </w:rPr>
            </w:pPr>
          </w:p>
        </w:tc>
        <w:tc>
          <w:tcPr>
            <w:tcW w:w="1170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  <w:rPr>
                <w:lang w:eastAsia="en-US"/>
              </w:rPr>
            </w:pPr>
            <w:r w:rsidRPr="005037C6">
              <w:t>6.4.1.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jc w:val="center"/>
              <w:rPr>
                <w:lang w:eastAsia="en-US"/>
              </w:rPr>
            </w:pPr>
          </w:p>
        </w:tc>
        <w:tc>
          <w:tcPr>
            <w:tcW w:w="1170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  <w:rPr>
                <w:lang w:eastAsia="en-US"/>
              </w:rPr>
            </w:pPr>
            <w:r w:rsidRPr="005037C6">
              <w:t>7.2.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jc w:val="center"/>
              <w:rPr>
                <w:lang w:eastAsia="en-US"/>
              </w:rPr>
            </w:pPr>
          </w:p>
        </w:tc>
        <w:tc>
          <w:tcPr>
            <w:tcW w:w="1350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  <w:rPr>
                <w:lang w:eastAsia="en-US"/>
              </w:rPr>
            </w:pPr>
            <w:r w:rsidRPr="005037C6">
              <w:t>7.5.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jc w:val="center"/>
              <w:rPr>
                <w:lang w:eastAsia="en-US"/>
              </w:rPr>
            </w:pPr>
          </w:p>
        </w:tc>
        <w:tc>
          <w:tcPr>
            <w:tcW w:w="1260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  <w:rPr>
                <w:lang w:eastAsia="en-US"/>
              </w:rPr>
            </w:pPr>
            <w:r w:rsidRPr="005037C6">
              <w:rPr>
                <w:lang w:eastAsia="en-US"/>
              </w:rPr>
              <w:t>7.6.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jc w:val="center"/>
              <w:rPr>
                <w:lang w:eastAsia="en-US"/>
              </w:rPr>
            </w:pPr>
          </w:p>
        </w:tc>
        <w:tc>
          <w:tcPr>
            <w:tcW w:w="1344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  <w:rPr>
                <w:lang w:eastAsia="en-US"/>
              </w:rPr>
            </w:pPr>
            <w:r w:rsidRPr="005037C6">
              <w:t>8.6.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  <w:rPr>
                <w:lang w:eastAsia="en-US"/>
              </w:rPr>
            </w:pPr>
            <w:r w:rsidRPr="005037C6">
              <w:t>20.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jc w:val="center"/>
              <w:rPr>
                <w:lang w:eastAsia="en-US"/>
              </w:rPr>
            </w:pPr>
          </w:p>
        </w:tc>
      </w:tr>
      <w:tr w:rsidR="004C3195" w:rsidRPr="00E331E8">
        <w:trPr>
          <w:trHeight w:val="1197"/>
        </w:trPr>
        <w:tc>
          <w:tcPr>
            <w:tcW w:w="1008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</w:pPr>
            <w:r w:rsidRPr="005037C6">
              <w:t>3.9ii.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suppressAutoHyphens/>
              <w:spacing w:after="120"/>
              <w:jc w:val="center"/>
            </w:pPr>
          </w:p>
        </w:tc>
        <w:tc>
          <w:tcPr>
            <w:tcW w:w="1170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</w:pPr>
            <w:r w:rsidRPr="005037C6">
              <w:t>1.1.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suppressAutoHyphens/>
              <w:spacing w:after="120"/>
              <w:jc w:val="center"/>
            </w:pPr>
          </w:p>
        </w:tc>
        <w:tc>
          <w:tcPr>
            <w:tcW w:w="1170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</w:pPr>
            <w:r w:rsidRPr="005037C6">
              <w:t>1.1.3.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suppressAutoHyphens/>
              <w:spacing w:after="120"/>
              <w:jc w:val="center"/>
            </w:pPr>
          </w:p>
        </w:tc>
        <w:tc>
          <w:tcPr>
            <w:tcW w:w="1170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</w:pPr>
            <w:r w:rsidRPr="005037C6">
              <w:t>1.3.5.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suppressAutoHyphens/>
              <w:spacing w:after="120"/>
              <w:jc w:val="center"/>
            </w:pPr>
          </w:p>
        </w:tc>
        <w:tc>
          <w:tcPr>
            <w:tcW w:w="1350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</w:pPr>
            <w:r w:rsidRPr="005037C6">
              <w:t>2.3.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suppressAutoHyphens/>
              <w:spacing w:after="120"/>
              <w:jc w:val="center"/>
            </w:pPr>
          </w:p>
        </w:tc>
        <w:tc>
          <w:tcPr>
            <w:tcW w:w="1260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</w:pPr>
            <w:r w:rsidRPr="005037C6">
              <w:t>2.4.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suppressAutoHyphens/>
              <w:spacing w:after="120"/>
              <w:jc w:val="center"/>
              <w:rPr>
                <w:lang w:eastAsia="en-US"/>
              </w:rPr>
            </w:pPr>
          </w:p>
        </w:tc>
        <w:tc>
          <w:tcPr>
            <w:tcW w:w="1344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</w:pPr>
            <w:r w:rsidRPr="005037C6">
              <w:t>1.1.1.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suppressAutoHyphens/>
              <w:spacing w:after="120"/>
              <w:jc w:val="center"/>
            </w:pPr>
          </w:p>
        </w:tc>
        <w:tc>
          <w:tcPr>
            <w:tcW w:w="1417" w:type="dxa"/>
            <w:vAlign w:val="center"/>
          </w:tcPr>
          <w:p w:rsidR="004C3195" w:rsidRPr="005037C6" w:rsidRDefault="004C3195" w:rsidP="005037C6">
            <w:pPr>
              <w:suppressAutoHyphens/>
              <w:spacing w:after="120"/>
              <w:jc w:val="center"/>
            </w:pPr>
            <w:r w:rsidRPr="005037C6">
              <w:t>2.2.</w:t>
            </w:r>
          </w:p>
          <w:p w:rsidR="004C3195" w:rsidRPr="005037C6" w:rsidRDefault="004C3195" w:rsidP="005037C6">
            <w:pPr>
              <w:jc w:val="center"/>
            </w:pPr>
            <w:r w:rsidRPr="005037C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7C6">
              <w:instrText xml:space="preserve"> FORMCHECKBOX </w:instrText>
            </w:r>
            <w:r w:rsidRPr="005037C6">
              <w:fldChar w:fldCharType="end"/>
            </w:r>
          </w:p>
          <w:p w:rsidR="004C3195" w:rsidRPr="005037C6" w:rsidRDefault="004C3195" w:rsidP="005037C6">
            <w:pPr>
              <w:suppressAutoHyphens/>
              <w:spacing w:after="120"/>
              <w:jc w:val="center"/>
            </w:pPr>
          </w:p>
        </w:tc>
      </w:tr>
    </w:tbl>
    <w:p w:rsidR="004C3195" w:rsidRDefault="004C3195" w:rsidP="00E331E8">
      <w:pPr>
        <w:spacing w:line="276" w:lineRule="auto"/>
        <w:ind w:firstLine="567"/>
        <w:jc w:val="center"/>
        <w:rPr>
          <w:lang w:eastAsia="en-US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720"/>
        <w:gridCol w:w="720"/>
      </w:tblGrid>
      <w:tr w:rsidR="004C3195" w:rsidRPr="00E331E8">
        <w:tc>
          <w:tcPr>
            <w:tcW w:w="8388" w:type="dxa"/>
          </w:tcPr>
          <w:p w:rsidR="004C3195" w:rsidRPr="00E331E8" w:rsidRDefault="004C3195" w:rsidP="00C70A75">
            <w:pPr>
              <w:numPr>
                <w:ilvl w:val="0"/>
                <w:numId w:val="8"/>
              </w:numPr>
              <w:suppressAutoHyphens/>
              <w:spacing w:after="120"/>
              <w:ind w:left="284" w:hanging="284"/>
              <w:rPr>
                <w:b/>
                <w:bCs/>
                <w:lang w:val="ru-RU" w:eastAsia="en-US"/>
              </w:rPr>
            </w:pPr>
            <w:r w:rsidRPr="00E331E8">
              <w:rPr>
                <w:b/>
                <w:bCs/>
              </w:rPr>
              <w:t>Документи за кандидатстване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b/>
                <w:bCs/>
                <w:lang w:val="ru-RU" w:eastAsia="en-US"/>
              </w:rPr>
            </w:pPr>
            <w:r w:rsidRPr="00E331E8">
              <w:rPr>
                <w:b/>
                <w:bCs/>
                <w:lang w:val="ru-RU"/>
              </w:rPr>
              <w:t>Да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b/>
                <w:bCs/>
                <w:lang w:val="ru-RU" w:eastAsia="en-US"/>
              </w:rPr>
            </w:pPr>
            <w:r w:rsidRPr="00E331E8">
              <w:rPr>
                <w:b/>
                <w:bCs/>
                <w:lang w:val="ru-RU"/>
              </w:rPr>
              <w:t>Не</w:t>
            </w:r>
          </w:p>
        </w:tc>
      </w:tr>
      <w:tr w:rsidR="004C3195" w:rsidRPr="00E331E8">
        <w:tc>
          <w:tcPr>
            <w:tcW w:w="8388" w:type="dxa"/>
          </w:tcPr>
          <w:p w:rsidR="004C3195" w:rsidRPr="00BC5B1C" w:rsidRDefault="004C3195" w:rsidP="0021699D">
            <w:pPr>
              <w:suppressAutoHyphens/>
              <w:spacing w:after="120"/>
              <w:jc w:val="both"/>
              <w:rPr>
                <w:lang w:val="en-US" w:eastAsia="en-US"/>
              </w:rPr>
            </w:pPr>
            <w:r w:rsidRPr="005037C6">
              <w:t>Заявление за участие в конкурс за избор на външни експерти - оценители</w:t>
            </w:r>
            <w:r w:rsidRPr="00FD2740">
              <w:rPr>
                <w:b/>
                <w:bCs/>
              </w:rPr>
              <w:t xml:space="preserve"> </w:t>
            </w:r>
            <w:r w:rsidRPr="00E331E8">
              <w:t>по образец</w:t>
            </w:r>
            <w:r>
              <w:t>, подадено в срока, определен в поканата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b/>
                <w:bCs/>
                <w:lang w:val="ru-RU" w:eastAsia="en-US"/>
              </w:rPr>
            </w:pP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b/>
                <w:bCs/>
                <w:lang w:val="ru-RU" w:eastAsia="en-US"/>
              </w:rPr>
            </w:pPr>
          </w:p>
        </w:tc>
      </w:tr>
      <w:tr w:rsidR="004C3195" w:rsidRPr="00E331E8">
        <w:tc>
          <w:tcPr>
            <w:tcW w:w="8388" w:type="dxa"/>
          </w:tcPr>
          <w:p w:rsidR="004C3195" w:rsidRPr="00E331E8" w:rsidRDefault="004C3195" w:rsidP="0021699D">
            <w:pPr>
              <w:suppressAutoHyphens/>
              <w:spacing w:after="120"/>
              <w:jc w:val="both"/>
              <w:rPr>
                <w:lang w:val="en-US" w:eastAsia="en-US"/>
              </w:rPr>
            </w:pPr>
            <w:r w:rsidRPr="00E331E8">
              <w:t>Автобиография по образец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</w:tr>
      <w:tr w:rsidR="004C3195" w:rsidRPr="00E331E8">
        <w:tc>
          <w:tcPr>
            <w:tcW w:w="8388" w:type="dxa"/>
          </w:tcPr>
          <w:p w:rsidR="004C3195" w:rsidRPr="00E331E8" w:rsidRDefault="004C3195" w:rsidP="009975EA">
            <w:pPr>
              <w:suppressAutoHyphens/>
              <w:spacing w:after="120"/>
              <w:jc w:val="both"/>
              <w:rPr>
                <w:lang w:val="ru-RU" w:eastAsia="en-US"/>
              </w:rPr>
            </w:pPr>
            <w:r w:rsidRPr="00E331E8">
              <w:t>К</w:t>
            </w:r>
            <w:r w:rsidRPr="00E331E8">
              <w:rPr>
                <w:lang w:val="ru-RU"/>
              </w:rPr>
              <w:t>опие от документ</w:t>
            </w:r>
            <w:r>
              <w:rPr>
                <w:lang w:val="ru-RU"/>
              </w:rPr>
              <w:t>/и</w:t>
            </w:r>
            <w:r w:rsidRPr="00E331E8">
              <w:rPr>
                <w:lang w:val="ru-RU"/>
              </w:rPr>
              <w:t xml:space="preserve"> за завършено висше образование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</w:tr>
      <w:tr w:rsidR="004C3195" w:rsidRPr="00E331E8">
        <w:tc>
          <w:tcPr>
            <w:tcW w:w="8388" w:type="dxa"/>
          </w:tcPr>
          <w:p w:rsidR="004C3195" w:rsidRPr="005037C6" w:rsidRDefault="004C3195" w:rsidP="00845503">
            <w:pPr>
              <w:spacing w:after="120" w:line="276" w:lineRule="auto"/>
              <w:jc w:val="both"/>
              <w:rPr>
                <w:lang w:val="en-US"/>
              </w:rPr>
            </w:pPr>
            <w:r w:rsidRPr="005037C6">
              <w:t>Копие от документи, доказващи опита на кандидата в посочените в заявлението области на компетентност или в разработване и/или управление и/или оценяване на проект и/или оценяване на оферти по процедури</w:t>
            </w:r>
            <w:r w:rsidRPr="005037C6">
              <w:rPr>
                <w:caps/>
              </w:rPr>
              <w:t xml:space="preserve"> </w:t>
            </w:r>
            <w:r w:rsidRPr="005037C6">
              <w:t xml:space="preserve">за обществени поръчки по реда на ЗОП, ПМС №160/2016 г. или </w:t>
            </w:r>
            <w:r w:rsidRPr="005037C6">
              <w:rPr>
                <w:lang w:val="en-US"/>
              </w:rPr>
              <w:t>PRAG</w:t>
            </w:r>
          </w:p>
          <w:p w:rsidR="004C3195" w:rsidRPr="00AC7CD0" w:rsidRDefault="004C3195" w:rsidP="00845503">
            <w:pPr>
              <w:pStyle w:val="Heading2"/>
              <w:keepNext w:val="0"/>
              <w:widowControl w:val="0"/>
              <w:autoSpaceDE w:val="0"/>
              <w:autoSpaceDN w:val="0"/>
              <w:spacing w:before="0" w:after="120"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C7CD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Такива могат да бъдат копия на трудова или служебна книжка, длъжностни характеристики, договори или заповеди за участие в оценителни комисии за оценка на проектни предложения или в оценителни комисии в процедури за възлагане на обществени поръчки, удостоверения/сертификати за професионална квалификация, обучение, референции или други приложими доказателствени документи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</w:tr>
      <w:tr w:rsidR="004C3195" w:rsidRPr="00E331E8">
        <w:tc>
          <w:tcPr>
            <w:tcW w:w="8388" w:type="dxa"/>
          </w:tcPr>
          <w:p w:rsidR="004C3195" w:rsidRPr="00845503" w:rsidRDefault="004C3195" w:rsidP="00845503">
            <w:pPr>
              <w:tabs>
                <w:tab w:val="left" w:pos="993"/>
              </w:tabs>
              <w:spacing w:after="120" w:line="276" w:lineRule="auto"/>
              <w:jc w:val="both"/>
              <w:rPr>
                <w:lang w:val="en-US"/>
              </w:rPr>
            </w:pPr>
            <w:r w:rsidRPr="00845503">
              <w:t>Копие на документи доказващи наличие на познания и/или професионален опит в разработването/оценката на бизнес планове (за кандидатите за оценка на проекти по мерки 4.1,</w:t>
            </w:r>
            <w:r w:rsidRPr="00845503">
              <w:rPr>
                <w:lang w:val="en-US"/>
              </w:rPr>
              <w:t xml:space="preserve"> </w:t>
            </w:r>
            <w:r w:rsidRPr="00845503">
              <w:t>4.2, 6.4.1</w:t>
            </w:r>
            <w:r w:rsidRPr="00845503">
              <w:rPr>
                <w:lang w:val="en-US"/>
              </w:rPr>
              <w:t xml:space="preserve"> </w:t>
            </w:r>
            <w:r w:rsidRPr="00845503">
              <w:t>и 8.6,</w:t>
            </w:r>
            <w:r w:rsidRPr="00845503">
              <w:rPr>
                <w:i/>
                <w:iCs/>
              </w:rPr>
              <w:t xml:space="preserve"> </w:t>
            </w:r>
            <w:r w:rsidRPr="00845503">
              <w:t>финансирани от ПРСР 2014-2020 г. и мерки 1.1.1 и 2.2, финансирани от ОПИК 2014 – 2020 г.)</w:t>
            </w:r>
          </w:p>
          <w:p w:rsidR="004C3195" w:rsidRPr="00845503" w:rsidRDefault="004C3195" w:rsidP="00845503">
            <w:pPr>
              <w:spacing w:after="120" w:line="276" w:lineRule="auto"/>
              <w:jc w:val="both"/>
              <w:rPr>
                <w:i/>
                <w:iCs/>
              </w:rPr>
            </w:pPr>
            <w:r w:rsidRPr="00845503">
              <w:rPr>
                <w:i/>
                <w:iCs/>
              </w:rPr>
              <w:t>Такива могат да бъдат копия на трудови/служебни книжки, длъжностни характеристики, договори или заповеди за участие в оценителни комисии за оценка на проектни предложения, включващи бизнес планове, документи за придобита квалификация/преминати обучения, курсове или изучавани дисциплини, касаещи разработването или оценката на бизнес план или референции или други еквивалентни документи.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</w:tr>
      <w:tr w:rsidR="004C3195" w:rsidRPr="00E331E8">
        <w:tc>
          <w:tcPr>
            <w:tcW w:w="8388" w:type="dxa"/>
          </w:tcPr>
          <w:p w:rsidR="004C3195" w:rsidRPr="00E331E8" w:rsidRDefault="004C3195" w:rsidP="00845503">
            <w:pPr>
              <w:suppressAutoHyphens/>
              <w:spacing w:after="120"/>
              <w:jc w:val="both"/>
              <w:rPr>
                <w:lang w:eastAsia="en-US"/>
              </w:rPr>
            </w:pPr>
            <w:r w:rsidRPr="00E331E8">
              <w:t>Декларация по образец</w:t>
            </w:r>
            <w:r>
              <w:t xml:space="preserve"> </w:t>
            </w:r>
            <w:r w:rsidRPr="00845503">
              <w:t>за обстоятелства във връзка с изискванията към участниците в конкурс за избор на външни експерти - оценители на проектни предложения по мерки от СВОМР на „МИГ Струма - Симитли, Кресна и Струмяни“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</w:tr>
      <w:tr w:rsidR="004C3195" w:rsidRPr="00E331E8">
        <w:tc>
          <w:tcPr>
            <w:tcW w:w="8388" w:type="dxa"/>
          </w:tcPr>
          <w:p w:rsidR="004C3195" w:rsidRPr="00845503" w:rsidRDefault="004C3195" w:rsidP="00845503">
            <w:pPr>
              <w:pStyle w:val="NormalWeb"/>
              <w:tabs>
                <w:tab w:val="left" w:pos="993"/>
              </w:tabs>
              <w:spacing w:before="0" w:beforeAutospacing="0" w:after="120" w:afterAutospacing="0" w:line="276" w:lineRule="auto"/>
              <w:jc w:val="both"/>
              <w:rPr>
                <w:color w:val="000000"/>
              </w:rPr>
            </w:pPr>
            <w:r w:rsidRPr="00845503">
              <w:t xml:space="preserve">Декларация </w:t>
            </w:r>
            <w:r w:rsidRPr="00845503">
              <w:rPr>
                <w:color w:val="000000"/>
              </w:rPr>
              <w:t>по чл.19-20 от Закона за защита на личните данни по образец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</w:tr>
    </w:tbl>
    <w:p w:rsidR="004C3195" w:rsidRPr="00E331E8" w:rsidRDefault="004C3195" w:rsidP="00E331E8">
      <w:pPr>
        <w:jc w:val="both"/>
        <w:rPr>
          <w:lang w:val="en-US" w:eastAsia="en-US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720"/>
        <w:gridCol w:w="720"/>
      </w:tblGrid>
      <w:tr w:rsidR="004C3195" w:rsidRPr="00E331E8">
        <w:tc>
          <w:tcPr>
            <w:tcW w:w="8388" w:type="dxa"/>
          </w:tcPr>
          <w:p w:rsidR="004C3195" w:rsidRPr="00E331E8" w:rsidRDefault="004C3195" w:rsidP="00C70A75">
            <w:pPr>
              <w:numPr>
                <w:ilvl w:val="0"/>
                <w:numId w:val="8"/>
              </w:numPr>
              <w:suppressAutoHyphens/>
              <w:spacing w:after="120"/>
              <w:ind w:left="284" w:hanging="284"/>
              <w:rPr>
                <w:b/>
                <w:bCs/>
                <w:lang w:val="ru-RU" w:eastAsia="en-US"/>
              </w:rPr>
            </w:pPr>
            <w:r w:rsidRPr="00E331E8">
              <w:rPr>
                <w:b/>
                <w:bCs/>
                <w:lang w:val="ru-RU"/>
              </w:rPr>
              <w:t>Общи изисквания за допустимост на кандидатите</w:t>
            </w:r>
            <w:r w:rsidRPr="00E331E8">
              <w:rPr>
                <w:lang w:val="ru-RU"/>
              </w:rPr>
              <w:t xml:space="preserve"> 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b/>
                <w:bCs/>
                <w:lang w:val="ru-RU" w:eastAsia="en-US"/>
              </w:rPr>
            </w:pPr>
            <w:r w:rsidRPr="00E331E8">
              <w:rPr>
                <w:b/>
                <w:bCs/>
                <w:lang w:val="ru-RU"/>
              </w:rPr>
              <w:t>Да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b/>
                <w:bCs/>
                <w:lang w:val="ru-RU" w:eastAsia="en-US"/>
              </w:rPr>
            </w:pPr>
            <w:r w:rsidRPr="00E331E8">
              <w:rPr>
                <w:b/>
                <w:bCs/>
                <w:lang w:val="ru-RU"/>
              </w:rPr>
              <w:t>Не</w:t>
            </w:r>
          </w:p>
        </w:tc>
      </w:tr>
      <w:tr w:rsidR="004C3195" w:rsidRPr="00E331E8">
        <w:tc>
          <w:tcPr>
            <w:tcW w:w="8388" w:type="dxa"/>
          </w:tcPr>
          <w:p w:rsidR="004C3195" w:rsidRPr="00604E27" w:rsidRDefault="004C3195" w:rsidP="0021699D">
            <w:pPr>
              <w:suppressAutoHyphens/>
              <w:spacing w:after="120"/>
              <w:jc w:val="both"/>
              <w:rPr>
                <w:lang w:val="en-US" w:eastAsia="en-US"/>
              </w:rPr>
            </w:pPr>
            <w:r w:rsidRPr="00604E27">
              <w:t>Физическо лице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b/>
                <w:bCs/>
                <w:lang w:val="ru-RU" w:eastAsia="en-US"/>
              </w:rPr>
            </w:pP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b/>
                <w:bCs/>
                <w:lang w:val="ru-RU" w:eastAsia="en-US"/>
              </w:rPr>
            </w:pPr>
          </w:p>
        </w:tc>
      </w:tr>
      <w:tr w:rsidR="004C3195" w:rsidRPr="00E331E8">
        <w:tc>
          <w:tcPr>
            <w:tcW w:w="8388" w:type="dxa"/>
          </w:tcPr>
          <w:p w:rsidR="004C3195" w:rsidRPr="00E331E8" w:rsidRDefault="004C3195" w:rsidP="0021699D">
            <w:pPr>
              <w:spacing w:line="360" w:lineRule="auto"/>
              <w:jc w:val="both"/>
            </w:pPr>
            <w:r w:rsidRPr="00E331E8">
              <w:t>Професионална компетентност за изпълнение на договора, в т.ч.:</w:t>
            </w:r>
          </w:p>
          <w:p w:rsidR="004C3195" w:rsidRPr="00E331E8" w:rsidRDefault="004C3195" w:rsidP="000B542C">
            <w:pPr>
              <w:numPr>
                <w:ilvl w:val="0"/>
                <w:numId w:val="9"/>
              </w:numPr>
              <w:spacing w:after="120" w:line="276" w:lineRule="auto"/>
              <w:jc w:val="both"/>
            </w:pPr>
            <w:r>
              <w:t>Д</w:t>
            </w:r>
            <w:r w:rsidRPr="00E331E8">
              <w:t xml:space="preserve">иплома за висше образование </w:t>
            </w:r>
            <w:r>
              <w:t xml:space="preserve">със завършена образователно-квалификационна </w:t>
            </w:r>
            <w:r w:rsidRPr="00E331E8">
              <w:t>степен „бакалавър“ или „магистър“;</w:t>
            </w:r>
          </w:p>
          <w:p w:rsidR="004C3195" w:rsidRPr="00E331E8" w:rsidRDefault="004C3195" w:rsidP="00FB6E8F">
            <w:pPr>
              <w:numPr>
                <w:ilvl w:val="0"/>
                <w:numId w:val="9"/>
              </w:numPr>
              <w:suppressAutoHyphens/>
              <w:spacing w:after="120"/>
              <w:jc w:val="both"/>
            </w:pPr>
            <w:r w:rsidRPr="00E331E8">
              <w:t>Специалност съгласно Класификатора на областите на висше образование и професионалните направления</w:t>
            </w:r>
            <w:r>
              <w:t>.</w:t>
            </w:r>
            <w:r w:rsidRPr="00E331E8">
              <w:rPr>
                <w:color w:val="000000"/>
                <w:lang w:val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b/>
                <w:bCs/>
                <w:lang w:val="ru-RU" w:eastAsia="en-US"/>
              </w:rPr>
            </w:pP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b/>
                <w:bCs/>
                <w:lang w:val="ru-RU" w:eastAsia="en-US"/>
              </w:rPr>
            </w:pPr>
          </w:p>
        </w:tc>
      </w:tr>
      <w:tr w:rsidR="004C3195" w:rsidRPr="00E331E8">
        <w:tc>
          <w:tcPr>
            <w:tcW w:w="8388" w:type="dxa"/>
          </w:tcPr>
          <w:p w:rsidR="004C3195" w:rsidRPr="00E331E8" w:rsidRDefault="004C3195" w:rsidP="00FB6E8F">
            <w:pPr>
              <w:widowControl w:val="0"/>
              <w:tabs>
                <w:tab w:val="left" w:pos="720"/>
                <w:tab w:val="left" w:pos="2268"/>
              </w:tabs>
              <w:autoSpaceDE w:val="0"/>
              <w:autoSpaceDN w:val="0"/>
              <w:spacing w:after="120" w:line="276" w:lineRule="auto"/>
              <w:ind w:right="12"/>
              <w:jc w:val="both"/>
            </w:pPr>
            <w:r>
              <w:t>Н</w:t>
            </w:r>
            <w:r w:rsidRPr="00FD2740">
              <w:t xml:space="preserve">ай-малко 3 (три) години опит в съответната професионална област и/или в сферата на завършеното </w:t>
            </w:r>
            <w:r>
              <w:t xml:space="preserve">от кандидата висше образование 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</w:tr>
      <w:tr w:rsidR="004C3195" w:rsidRPr="00E331E8">
        <w:tc>
          <w:tcPr>
            <w:tcW w:w="8388" w:type="dxa"/>
          </w:tcPr>
          <w:p w:rsidR="004C3195" w:rsidRPr="00FB6E8F" w:rsidRDefault="004C3195" w:rsidP="00FB6E8F">
            <w:pPr>
              <w:tabs>
                <w:tab w:val="left" w:pos="851"/>
              </w:tabs>
              <w:spacing w:after="120" w:line="276" w:lineRule="auto"/>
              <w:jc w:val="both"/>
              <w:rPr>
                <w:lang w:val="en-US"/>
              </w:rPr>
            </w:pPr>
            <w:r w:rsidRPr="00FB6E8F">
              <w:t>Наличие на опит на кандидата в посочените в заявлението области на компетентност или в разработване и/или управление и/или оценяване на проект и/или оценяване на оферти по процедури</w:t>
            </w:r>
            <w:r w:rsidRPr="00FB6E8F">
              <w:rPr>
                <w:caps/>
              </w:rPr>
              <w:t xml:space="preserve"> </w:t>
            </w:r>
            <w:r w:rsidRPr="00FB6E8F">
              <w:t xml:space="preserve">за обществени поръчки по реда на ЗОП, ПМС №160/2016 г. или </w:t>
            </w:r>
            <w:r w:rsidRPr="00FB6E8F">
              <w:rPr>
                <w:lang w:val="en-US"/>
              </w:rPr>
              <w:t>PRAG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</w:tr>
      <w:tr w:rsidR="004C3195" w:rsidRPr="00E331E8">
        <w:tc>
          <w:tcPr>
            <w:tcW w:w="8388" w:type="dxa"/>
          </w:tcPr>
          <w:p w:rsidR="004C3195" w:rsidRPr="00FB6E8F" w:rsidRDefault="004C3195" w:rsidP="00FB6E8F">
            <w:pPr>
              <w:tabs>
                <w:tab w:val="left" w:pos="993"/>
              </w:tabs>
              <w:spacing w:after="120" w:line="276" w:lineRule="auto"/>
              <w:jc w:val="both"/>
              <w:rPr>
                <w:lang w:val="en-US"/>
              </w:rPr>
            </w:pPr>
            <w:r>
              <w:t>Н</w:t>
            </w:r>
            <w:r w:rsidRPr="00845503">
              <w:t>аличие на познания и/или професионален опит в разработването/оценката на бизнес планове (за кандидатите за оценка на проекти по мерки 4.1,</w:t>
            </w:r>
            <w:r w:rsidRPr="00845503">
              <w:rPr>
                <w:lang w:val="en-US"/>
              </w:rPr>
              <w:t xml:space="preserve"> </w:t>
            </w:r>
            <w:r w:rsidRPr="00845503">
              <w:t>4.2, 6.4.1</w:t>
            </w:r>
            <w:r w:rsidRPr="00845503">
              <w:rPr>
                <w:lang w:val="en-US"/>
              </w:rPr>
              <w:t xml:space="preserve"> </w:t>
            </w:r>
            <w:r w:rsidRPr="00845503">
              <w:t>и 8.6,</w:t>
            </w:r>
            <w:r w:rsidRPr="00845503">
              <w:rPr>
                <w:i/>
                <w:iCs/>
              </w:rPr>
              <w:t xml:space="preserve"> </w:t>
            </w:r>
            <w:r w:rsidRPr="00845503">
              <w:t>финансирани от ПРСР 2014-2020 г. и мерки 1.1.1 и 2.2, финансирани от ОПИК 2014 – 2020 г.)</w:t>
            </w: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  <w:tc>
          <w:tcPr>
            <w:tcW w:w="720" w:type="dxa"/>
          </w:tcPr>
          <w:p w:rsidR="004C3195" w:rsidRPr="00E331E8" w:rsidRDefault="004C3195" w:rsidP="0021699D">
            <w:pPr>
              <w:suppressAutoHyphens/>
              <w:spacing w:after="120"/>
              <w:jc w:val="center"/>
              <w:rPr>
                <w:lang w:val="ru-RU" w:eastAsia="en-US"/>
              </w:rPr>
            </w:pPr>
          </w:p>
        </w:tc>
      </w:tr>
    </w:tbl>
    <w:p w:rsidR="004C3195" w:rsidRPr="00E331E8" w:rsidRDefault="004C3195" w:rsidP="00E331E8">
      <w:pPr>
        <w:rPr>
          <w:lang w:val="ru-RU"/>
        </w:rPr>
      </w:pPr>
    </w:p>
    <w:p w:rsidR="004C3195" w:rsidRPr="00E331E8" w:rsidRDefault="004C3195" w:rsidP="00E331E8">
      <w:pPr>
        <w:rPr>
          <w:lang w:val="ru-RU"/>
        </w:rPr>
      </w:pPr>
      <w:r w:rsidRPr="00E331E8">
        <w:rPr>
          <w:lang w:val="ru-RU"/>
        </w:rPr>
        <w:t>Дата……………………..</w:t>
      </w:r>
    </w:p>
    <w:p w:rsidR="004C3195" w:rsidRPr="00E331E8" w:rsidRDefault="004C3195" w:rsidP="00E331E8">
      <w:pPr>
        <w:rPr>
          <w:lang w:val="ru-RU"/>
        </w:rPr>
      </w:pPr>
    </w:p>
    <w:p w:rsidR="004C3195" w:rsidRPr="00E331E8" w:rsidRDefault="004C3195" w:rsidP="00E331E8">
      <w:pPr>
        <w:rPr>
          <w:lang w:val="ru-RU"/>
        </w:rPr>
      </w:pPr>
      <w:r>
        <w:rPr>
          <w:lang w:val="ru-RU"/>
        </w:rPr>
        <w:t>Членове на Управителния съвет, участвали в оценката</w:t>
      </w:r>
      <w:r w:rsidRPr="00E331E8">
        <w:rPr>
          <w:lang w:val="ru-RU"/>
        </w:rPr>
        <w:t>:</w:t>
      </w:r>
    </w:p>
    <w:p w:rsidR="004C3195" w:rsidRPr="00E331E8" w:rsidRDefault="004C3195" w:rsidP="00E331E8">
      <w:pPr>
        <w:rPr>
          <w:lang w:val="ru-RU"/>
        </w:rPr>
      </w:pPr>
    </w:p>
    <w:p w:rsidR="004C3195" w:rsidRDefault="004C3195" w:rsidP="00E331E8">
      <w:pPr>
        <w:rPr>
          <w:lang w:val="ru-RU"/>
        </w:rPr>
      </w:pPr>
      <w:r w:rsidRPr="00E331E8">
        <w:rPr>
          <w:lang w:val="ru-RU"/>
        </w:rPr>
        <w:t>1………………</w:t>
      </w:r>
      <w:r>
        <w:rPr>
          <w:lang w:val="ru-RU"/>
        </w:rPr>
        <w:t>.............................................</w:t>
      </w:r>
      <w:r w:rsidRPr="00E331E8">
        <w:rPr>
          <w:lang w:val="ru-RU"/>
        </w:rPr>
        <w:t>…</w:t>
      </w:r>
      <w:r>
        <w:rPr>
          <w:lang w:val="ru-RU"/>
        </w:rPr>
        <w:t xml:space="preserve">                       .........................</w:t>
      </w:r>
    </w:p>
    <w:p w:rsidR="004C3195" w:rsidRPr="00E331E8" w:rsidRDefault="004C3195" w:rsidP="00E331E8">
      <w:pPr>
        <w:rPr>
          <w:lang w:val="ru-RU"/>
        </w:rPr>
      </w:pPr>
    </w:p>
    <w:p w:rsidR="004C3195" w:rsidRDefault="004C3195" w:rsidP="00E331E8">
      <w:r w:rsidRPr="00E331E8">
        <w:rPr>
          <w:lang w:val="ru-RU"/>
        </w:rPr>
        <w:t>2………………</w:t>
      </w:r>
      <w:r>
        <w:rPr>
          <w:lang w:val="ru-RU"/>
        </w:rPr>
        <w:t>.............................................</w:t>
      </w:r>
      <w:r>
        <w:t>....                       .........................</w:t>
      </w:r>
    </w:p>
    <w:p w:rsidR="004C3195" w:rsidRDefault="004C3195" w:rsidP="00E331E8"/>
    <w:p w:rsidR="004C3195" w:rsidRPr="00E331E8" w:rsidRDefault="004C3195" w:rsidP="00BD5F88">
      <w:pPr>
        <w:rPr>
          <w:lang w:val="ru-RU"/>
        </w:rPr>
      </w:pPr>
      <w:r w:rsidRPr="00E331E8">
        <w:rPr>
          <w:lang w:val="ru-RU"/>
        </w:rPr>
        <w:t>3…………………</w:t>
      </w:r>
      <w:r>
        <w:rPr>
          <w:lang w:val="ru-RU"/>
        </w:rPr>
        <w:t>.............................................                       .........................</w:t>
      </w:r>
    </w:p>
    <w:p w:rsidR="004C3195" w:rsidRPr="00E331E8" w:rsidRDefault="004C3195" w:rsidP="00BD5F88">
      <w:pPr>
        <w:jc w:val="both"/>
        <w:rPr>
          <w:i/>
          <w:iCs/>
          <w:lang w:val="en-US" w:eastAsia="en-US"/>
        </w:rPr>
      </w:pPr>
    </w:p>
    <w:p w:rsidR="004C3195" w:rsidRDefault="004C3195" w:rsidP="00E331E8">
      <w:pPr>
        <w:rPr>
          <w:lang w:val="ru-RU"/>
        </w:rPr>
      </w:pPr>
      <w:r>
        <w:rPr>
          <w:lang w:val="ru-RU"/>
        </w:rPr>
        <w:t>4</w:t>
      </w:r>
      <w:r w:rsidRPr="00E331E8">
        <w:rPr>
          <w:lang w:val="ru-RU"/>
        </w:rPr>
        <w:t>…………………</w:t>
      </w:r>
      <w:r>
        <w:rPr>
          <w:lang w:val="ru-RU"/>
        </w:rPr>
        <w:t>.............................................                       .........................</w:t>
      </w:r>
    </w:p>
    <w:p w:rsidR="004C3195" w:rsidRPr="00E331E8" w:rsidRDefault="004C3195" w:rsidP="00E331E8">
      <w:pPr>
        <w:rPr>
          <w:lang w:val="ru-RU"/>
        </w:rPr>
      </w:pPr>
    </w:p>
    <w:p w:rsidR="004C3195" w:rsidRPr="00E331E8" w:rsidRDefault="004C3195" w:rsidP="00BD5F88">
      <w:pPr>
        <w:rPr>
          <w:lang w:val="ru-RU"/>
        </w:rPr>
      </w:pPr>
      <w:r>
        <w:rPr>
          <w:lang w:val="ru-RU"/>
        </w:rPr>
        <w:t>5</w:t>
      </w:r>
      <w:r w:rsidRPr="00E331E8">
        <w:rPr>
          <w:lang w:val="ru-RU"/>
        </w:rPr>
        <w:t>…………………</w:t>
      </w:r>
      <w:r>
        <w:rPr>
          <w:lang w:val="ru-RU"/>
        </w:rPr>
        <w:t>.............................................                       .........................</w:t>
      </w:r>
    </w:p>
    <w:p w:rsidR="004C3195" w:rsidRPr="00E331E8" w:rsidRDefault="004C3195" w:rsidP="00BD5F88">
      <w:pPr>
        <w:jc w:val="both"/>
        <w:rPr>
          <w:i/>
          <w:iCs/>
          <w:lang w:val="en-US" w:eastAsia="en-US"/>
        </w:rPr>
      </w:pPr>
    </w:p>
    <w:p w:rsidR="004C3195" w:rsidRPr="00E331E8" w:rsidRDefault="004C3195" w:rsidP="00BD5F88">
      <w:pPr>
        <w:rPr>
          <w:lang w:val="ru-RU"/>
        </w:rPr>
      </w:pPr>
      <w:r>
        <w:rPr>
          <w:lang w:val="ru-RU"/>
        </w:rPr>
        <w:t>6</w:t>
      </w:r>
      <w:r w:rsidRPr="00E331E8">
        <w:rPr>
          <w:lang w:val="ru-RU"/>
        </w:rPr>
        <w:t>…………………</w:t>
      </w:r>
      <w:r>
        <w:rPr>
          <w:lang w:val="ru-RU"/>
        </w:rPr>
        <w:t>.............................................                       .........................</w:t>
      </w:r>
    </w:p>
    <w:p w:rsidR="004C3195" w:rsidRPr="00E331E8" w:rsidRDefault="004C3195" w:rsidP="00BD5F88">
      <w:pPr>
        <w:jc w:val="both"/>
        <w:rPr>
          <w:i/>
          <w:iCs/>
          <w:lang w:val="en-US" w:eastAsia="en-US"/>
        </w:rPr>
      </w:pPr>
    </w:p>
    <w:p w:rsidR="004C3195" w:rsidRPr="00C70A75" w:rsidRDefault="004C3195" w:rsidP="004743C7">
      <w:pPr>
        <w:rPr>
          <w:lang w:val="ru-RU"/>
        </w:rPr>
      </w:pPr>
      <w:r>
        <w:rPr>
          <w:lang w:val="ru-RU"/>
        </w:rPr>
        <w:t>7</w:t>
      </w:r>
      <w:r w:rsidRPr="00E331E8">
        <w:rPr>
          <w:lang w:val="ru-RU"/>
        </w:rPr>
        <w:t>…………………</w:t>
      </w:r>
      <w:r>
        <w:rPr>
          <w:lang w:val="ru-RU"/>
        </w:rPr>
        <w:t>.............................................                       .........................</w:t>
      </w:r>
    </w:p>
    <w:sectPr w:rsidR="004C3195" w:rsidRPr="00C70A75" w:rsidSect="00D32EE8">
      <w:headerReference w:type="default" r:id="rId7"/>
      <w:footerReference w:type="default" r:id="rId8"/>
      <w:pgSz w:w="11906" w:h="16838"/>
      <w:pgMar w:top="980" w:right="1274" w:bottom="993" w:left="1417" w:header="57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195" w:rsidRDefault="004C3195" w:rsidP="00C476AF">
      <w:r>
        <w:separator/>
      </w:r>
    </w:p>
  </w:endnote>
  <w:endnote w:type="continuationSeparator" w:id="0">
    <w:p w:rsidR="004C3195" w:rsidRDefault="004C3195" w:rsidP="00C4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95" w:rsidRDefault="004C3195" w:rsidP="00B5061B">
    <w:pPr>
      <w:ind w:right="360"/>
      <w:jc w:val="center"/>
      <w:rPr>
        <w:b/>
        <w:bCs/>
        <w:i/>
        <w:iCs/>
        <w:sz w:val="18"/>
        <w:szCs w:val="18"/>
        <w:lang w:val="ru-RU"/>
      </w:rPr>
    </w:pPr>
    <w:r>
      <w:rPr>
        <w:b/>
        <w:bCs/>
        <w:sz w:val="18"/>
        <w:szCs w:val="18"/>
        <w:lang w:val="ru-RU"/>
      </w:rPr>
      <w:t>------------------------------------------------------------------------------------------------------------------------------------</w:t>
    </w:r>
  </w:p>
  <w:p w:rsidR="004C3195" w:rsidRDefault="004C3195" w:rsidP="00D32EE8">
    <w:pPr>
      <w:ind w:left="1342" w:right="978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Сдружение с нестопанска цел „Местна инициативна група Струма” 2730 гр. Симитли, област Благоевград, ул. „Христо Ботев” №27</w:t>
    </w:r>
  </w:p>
  <w:p w:rsidR="004C3195" w:rsidRDefault="004C3195" w:rsidP="00D32EE8">
    <w:pPr>
      <w:spacing w:before="1" w:line="203" w:lineRule="exact"/>
      <w:ind w:left="406"/>
      <w:jc w:val="center"/>
      <w:rPr>
        <w:b/>
        <w:bCs/>
        <w:i/>
        <w:iCs/>
        <w:sz w:val="18"/>
        <w:szCs w:val="18"/>
      </w:rPr>
    </w:pPr>
    <w:r>
      <w:rPr>
        <w:b/>
        <w:bCs/>
        <w:i/>
        <w:iCs/>
        <w:sz w:val="18"/>
        <w:szCs w:val="18"/>
      </w:rPr>
      <w:t xml:space="preserve">e-mail: </w:t>
    </w:r>
    <w:r w:rsidRPr="0033484B">
      <w:rPr>
        <w:b/>
        <w:bCs/>
        <w:i/>
        <w:iCs/>
        <w:sz w:val="18"/>
        <w:szCs w:val="18"/>
        <w:lang w:val="en-US"/>
      </w:rPr>
      <w:t>lag.simitli.kresna.strumiani</w:t>
    </w:r>
    <w:r w:rsidRPr="0033484B">
      <w:rPr>
        <w:b/>
        <w:bCs/>
        <w:i/>
        <w:iCs/>
        <w:sz w:val="18"/>
        <w:szCs w:val="18"/>
      </w:rPr>
      <w:t>@</w:t>
    </w:r>
    <w:r w:rsidRPr="0033484B">
      <w:rPr>
        <w:b/>
        <w:bCs/>
        <w:i/>
        <w:iCs/>
        <w:sz w:val="18"/>
        <w:szCs w:val="18"/>
        <w:lang w:val="en-US"/>
      </w:rPr>
      <w:t>gmail</w:t>
    </w:r>
    <w:r w:rsidRPr="0033484B">
      <w:rPr>
        <w:b/>
        <w:bCs/>
        <w:i/>
        <w:iCs/>
        <w:sz w:val="18"/>
        <w:szCs w:val="18"/>
      </w:rPr>
      <w:t xml:space="preserve">.bg, </w:t>
    </w:r>
    <w:hyperlink r:id="rId1" w:history="1">
      <w:r w:rsidRPr="00A230BD">
        <w:rPr>
          <w:rStyle w:val="Hyperlink"/>
          <w:b/>
          <w:bCs/>
          <w:i/>
          <w:iCs/>
          <w:sz w:val="18"/>
          <w:szCs w:val="18"/>
        </w:rPr>
        <w:t>www.mig-struma.</w:t>
      </w:r>
      <w:r w:rsidRPr="00A230BD">
        <w:rPr>
          <w:rStyle w:val="Hyperlink"/>
          <w:b/>
          <w:bCs/>
          <w:i/>
          <w:iCs/>
          <w:sz w:val="18"/>
          <w:szCs w:val="18"/>
          <w:lang w:val="en-US"/>
        </w:rPr>
        <w:t>eu</w:t>
      </w:r>
    </w:hyperlink>
  </w:p>
  <w:p w:rsidR="004C3195" w:rsidRDefault="004C3195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4C3195" w:rsidRDefault="004C31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195" w:rsidRDefault="004C3195" w:rsidP="00C476AF">
      <w:r>
        <w:separator/>
      </w:r>
    </w:p>
  </w:footnote>
  <w:footnote w:type="continuationSeparator" w:id="0">
    <w:p w:rsidR="004C3195" w:rsidRDefault="004C3195" w:rsidP="00C476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71" w:type="dxa"/>
      <w:tblInd w:w="-106" w:type="dxa"/>
      <w:tblLook w:val="00A0"/>
    </w:tblPr>
    <w:tblGrid>
      <w:gridCol w:w="2813"/>
      <w:gridCol w:w="2681"/>
      <w:gridCol w:w="2930"/>
      <w:gridCol w:w="2447"/>
    </w:tblGrid>
    <w:tr w:rsidR="004C3195" w:rsidRPr="00644703">
      <w:trPr>
        <w:trHeight w:val="937"/>
      </w:trPr>
      <w:tc>
        <w:tcPr>
          <w:tcW w:w="2813" w:type="dxa"/>
        </w:tcPr>
        <w:p w:rsidR="004C3195" w:rsidRPr="00644703" w:rsidRDefault="004C3195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  <w:bCs/>
            </w:rPr>
          </w:pP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2049" type="#_x0000_t202" style="position:absolute;left:0;text-align:left;margin-left:43.55pt;margin-top:-7.8pt;width:456pt;height:70.5pt;z-index:251660288;visibility:visible" strokeweight="1.5pt">
                <v:stroke linestyle="thickThin"/>
                <v:textbox>
                  <w:txbxContent>
                    <w:p w:rsidR="004C3195" w:rsidRDefault="004C3195" w:rsidP="00D32EE8">
                      <w:r>
                        <w:rPr>
                          <w:lang w:val="en-US"/>
                        </w:rPr>
                        <w:t xml:space="preserve"> </w:t>
                      </w:r>
                      <w:r w:rsidRPr="00135DA5">
                        <w:rPr>
                          <w:noProof/>
                        </w:rPr>
                        <w:pi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73" o:spid="_x0000_i1035" type="#_x0000_t75" alt="ES" style="width:72.75pt;height:56.25pt;visibility:visible">
                            <v:imagedata r:id="rId1" o:title=""/>
                          </v:shape>
                        </w:pic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t xml:space="preserve"> </w:t>
                      </w:r>
                      <w:r w:rsidRPr="00135DA5">
                        <w:rPr>
                          <w:noProof/>
                        </w:rPr>
                        <w:pict>
                          <v:shape id="Picture 74" o:spid="_x0000_i1036" type="#_x0000_t75" style="width:63pt;height:53.25pt;visibility:visible">
                            <v:imagedata r:id="rId2" o:title=""/>
                          </v:shape>
                        </w:pic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135DA5">
                        <w:rPr>
                          <w:noProof/>
                        </w:rPr>
                        <w:pict>
                          <v:shape id="Picture 1" o:spid="_x0000_i1037" type="#_x0000_t75" style="width:70.5pt;height:60pt;visibility:visible">
                            <v:imagedata r:id="rId3" o:title=""/>
                          </v:shape>
                        </w:pict>
                      </w:r>
                      <w:r w:rsidRPr="00135DA5">
                        <w:rPr>
                          <w:noProof/>
                        </w:rPr>
                        <w:pict>
                          <v:shape id="Picture 76" o:spid="_x0000_i1038" type="#_x0000_t75" alt="logo-bg-right-no-back" style="width:139.5pt;height:55.5pt;visibility:visible">
                            <v:imagedata r:id="rId4" o:title=""/>
                          </v:shape>
                        </w:pic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135DA5">
                        <w:rPr>
                          <w:noProof/>
                        </w:rPr>
                        <w:pict>
                          <v:shape id="Picture 77" o:spid="_x0000_i1039" type="#_x0000_t75" style="width:64.5pt;height:50.25pt;visibility:visible" o:bordertopcolor="black" o:borderleftcolor="black" o:borderbottomcolor="black" o:borderrightcolor="black">
                            <v:imagedata r:id="rId5" o:title=""/>
                            <w10:bordertop type="single" width="6"/>
                            <w10:borderleft type="single" width="6"/>
                            <w10:borderbottom type="single" width="6"/>
                            <w10:borderright type="single" width="6"/>
                          </v:shape>
                        </w:pict>
                      </w:r>
                    </w:p>
                    <w:p w:rsidR="004C3195" w:rsidRPr="00FA7FDF" w:rsidRDefault="004C3195" w:rsidP="00D32EE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2681" w:type="dxa"/>
        </w:tcPr>
        <w:p w:rsidR="004C3195" w:rsidRPr="00644703" w:rsidRDefault="004C3195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  <w:bCs/>
            </w:rPr>
          </w:pPr>
        </w:p>
      </w:tc>
      <w:tc>
        <w:tcPr>
          <w:tcW w:w="2930" w:type="dxa"/>
        </w:tcPr>
        <w:p w:rsidR="004C3195" w:rsidRPr="00644703" w:rsidRDefault="004C3195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  <w:bCs/>
            </w:rPr>
          </w:pPr>
        </w:p>
      </w:tc>
      <w:tc>
        <w:tcPr>
          <w:tcW w:w="2447" w:type="dxa"/>
        </w:tcPr>
        <w:p w:rsidR="004C3195" w:rsidRPr="00644703" w:rsidRDefault="004C3195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  <w:bCs/>
            </w:rPr>
          </w:pPr>
        </w:p>
      </w:tc>
    </w:tr>
  </w:tbl>
  <w:p w:rsidR="004C3195" w:rsidRPr="00A341BA" w:rsidRDefault="004C3195" w:rsidP="00BA79DE">
    <w:pPr>
      <w:jc w:val="center"/>
      <w:rPr>
        <w:b/>
        <w:bCs/>
        <w:sz w:val="18"/>
        <w:szCs w:val="18"/>
      </w:rPr>
    </w:pPr>
    <w:r w:rsidRPr="00A341BA">
      <w:rPr>
        <w:b/>
        <w:bCs/>
        <w:sz w:val="18"/>
        <w:szCs w:val="18"/>
      </w:rPr>
      <w:t>Програма за развитие на селските райони 2014-2020 г.</w:t>
    </w:r>
  </w:p>
  <w:p w:rsidR="004C3195" w:rsidRDefault="004C3195" w:rsidP="00D32EE8">
    <w:pPr>
      <w:tabs>
        <w:tab w:val="center" w:pos="4607"/>
        <w:tab w:val="right" w:pos="9215"/>
      </w:tabs>
      <w:spacing w:before="240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 w:rsidRPr="00A341BA">
      <w:rPr>
        <w:b/>
        <w:bCs/>
        <w:sz w:val="18"/>
        <w:szCs w:val="18"/>
      </w:rPr>
      <w:t>Европейски земеделски фонд за развитие на селските райони</w:t>
    </w:r>
    <w:r>
      <w:rPr>
        <w:b/>
        <w:bCs/>
        <w:sz w:val="18"/>
        <w:szCs w:val="18"/>
      </w:rPr>
      <w:tab/>
    </w:r>
  </w:p>
  <w:p w:rsidR="004C3195" w:rsidRPr="00A341BA" w:rsidRDefault="004C3195" w:rsidP="00BA79DE">
    <w:pPr>
      <w:jc w:val="center"/>
      <w:rPr>
        <w:i/>
        <w:iCs/>
        <w:sz w:val="18"/>
        <w:szCs w:val="18"/>
        <w:lang w:val="en-US"/>
      </w:rPr>
    </w:pPr>
    <w:r>
      <w:rPr>
        <w:b/>
        <w:bCs/>
        <w:sz w:val="18"/>
        <w:szCs w:val="18"/>
      </w:rPr>
      <w:t>Споразумение за изпълнение на стратегия за Водено от общностите местно развитие №РД 50 – 47/03.05.2018г.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D4AE4"/>
    <w:multiLevelType w:val="multilevel"/>
    <w:tmpl w:val="96441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C21126D"/>
    <w:multiLevelType w:val="multilevel"/>
    <w:tmpl w:val="6F0488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6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pacing w:val="-8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pacing w:val="-5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6100AAF"/>
    <w:multiLevelType w:val="hybridMultilevel"/>
    <w:tmpl w:val="CD8C25B2"/>
    <w:lvl w:ilvl="0" w:tplc="3CF4DF54">
      <w:start w:val="1"/>
      <w:numFmt w:val="decimal"/>
      <w:lvlText w:val="6.%1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135374"/>
    <w:multiLevelType w:val="hybridMultilevel"/>
    <w:tmpl w:val="BEB80AF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">
    <w:nsid w:val="42BF4B93"/>
    <w:multiLevelType w:val="hybridMultilevel"/>
    <w:tmpl w:val="92902B60"/>
    <w:lvl w:ilvl="0" w:tplc="1124F2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4B76FB0"/>
    <w:multiLevelType w:val="multilevel"/>
    <w:tmpl w:val="D4F67C7C"/>
    <w:lvl w:ilvl="0">
      <w:start w:val="3"/>
      <w:numFmt w:val="decimal"/>
      <w:lvlText w:val="%1"/>
      <w:lvlJc w:val="left"/>
      <w:pPr>
        <w:ind w:left="856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ascii="Times New Roman" w:eastAsia="Times New Roman" w:hAnsi="Times New Roman" w:hint="default"/>
        <w:b/>
        <w:bCs/>
        <w:spacing w:val="-6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516" w:hanging="720"/>
      </w:pPr>
      <w:rPr>
        <w:rFonts w:ascii="Times New Roman" w:eastAsia="Times New Roman" w:hAnsi="Times New Roman" w:hint="default"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655" w:hanging="720"/>
      </w:pPr>
      <w:rPr>
        <w:rFonts w:hint="default"/>
      </w:rPr>
    </w:lvl>
    <w:lvl w:ilvl="4">
      <w:numFmt w:val="bullet"/>
      <w:lvlText w:val="•"/>
      <w:lvlJc w:val="left"/>
      <w:pPr>
        <w:ind w:left="3751" w:hanging="720"/>
      </w:pPr>
      <w:rPr>
        <w:rFonts w:hint="default"/>
      </w:rPr>
    </w:lvl>
    <w:lvl w:ilvl="5">
      <w:numFmt w:val="bullet"/>
      <w:lvlText w:val="•"/>
      <w:lvlJc w:val="left"/>
      <w:pPr>
        <w:ind w:left="4847" w:hanging="720"/>
      </w:pPr>
      <w:rPr>
        <w:rFonts w:hint="default"/>
      </w:rPr>
    </w:lvl>
    <w:lvl w:ilvl="6">
      <w:numFmt w:val="bullet"/>
      <w:lvlText w:val="•"/>
      <w:lvlJc w:val="left"/>
      <w:pPr>
        <w:ind w:left="5943" w:hanging="720"/>
      </w:pPr>
      <w:rPr>
        <w:rFonts w:hint="default"/>
      </w:rPr>
    </w:lvl>
    <w:lvl w:ilvl="7">
      <w:numFmt w:val="bullet"/>
      <w:lvlText w:val="•"/>
      <w:lvlJc w:val="left"/>
      <w:pPr>
        <w:ind w:left="7039" w:hanging="720"/>
      </w:pPr>
      <w:rPr>
        <w:rFonts w:hint="default"/>
      </w:rPr>
    </w:lvl>
    <w:lvl w:ilvl="8">
      <w:numFmt w:val="bullet"/>
      <w:lvlText w:val="•"/>
      <w:lvlJc w:val="left"/>
      <w:pPr>
        <w:ind w:left="8134" w:hanging="720"/>
      </w:pPr>
      <w:rPr>
        <w:rFonts w:hint="default"/>
      </w:rPr>
    </w:lvl>
  </w:abstractNum>
  <w:abstractNum w:abstractNumId="6">
    <w:nsid w:val="4BA67552"/>
    <w:multiLevelType w:val="hybridMultilevel"/>
    <w:tmpl w:val="2938D352"/>
    <w:lvl w:ilvl="0" w:tplc="433CBD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5578177F"/>
    <w:multiLevelType w:val="hybridMultilevel"/>
    <w:tmpl w:val="2D00B5B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8">
    <w:nsid w:val="59707276"/>
    <w:multiLevelType w:val="hybridMultilevel"/>
    <w:tmpl w:val="DEDA0F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4EC0D98"/>
    <w:multiLevelType w:val="hybridMultilevel"/>
    <w:tmpl w:val="D9A4EF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CA64A71"/>
    <w:multiLevelType w:val="hybridMultilevel"/>
    <w:tmpl w:val="0FCC6BFC"/>
    <w:lvl w:ilvl="0" w:tplc="1CDC8C9E">
      <w:start w:val="1"/>
      <w:numFmt w:val="upperRoman"/>
      <w:lvlText w:val="%1."/>
      <w:lvlJc w:val="left"/>
      <w:pPr>
        <w:ind w:left="720" w:hanging="72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>
      <w:start w:val="1"/>
      <w:numFmt w:val="lowerRoman"/>
      <w:lvlText w:val="%3."/>
      <w:lvlJc w:val="right"/>
      <w:pPr>
        <w:ind w:left="1800" w:hanging="180"/>
      </w:pPr>
    </w:lvl>
    <w:lvl w:ilvl="3" w:tplc="0402000F">
      <w:start w:val="1"/>
      <w:numFmt w:val="decimal"/>
      <w:lvlText w:val="%4."/>
      <w:lvlJc w:val="left"/>
      <w:pPr>
        <w:ind w:left="2520" w:hanging="360"/>
      </w:pPr>
    </w:lvl>
    <w:lvl w:ilvl="4" w:tplc="04020019">
      <w:start w:val="1"/>
      <w:numFmt w:val="lowerLetter"/>
      <w:lvlText w:val="%5."/>
      <w:lvlJc w:val="left"/>
      <w:pPr>
        <w:ind w:left="3240" w:hanging="360"/>
      </w:pPr>
    </w:lvl>
    <w:lvl w:ilvl="5" w:tplc="0402001B">
      <w:start w:val="1"/>
      <w:numFmt w:val="lowerRoman"/>
      <w:lvlText w:val="%6."/>
      <w:lvlJc w:val="right"/>
      <w:pPr>
        <w:ind w:left="3960" w:hanging="180"/>
      </w:pPr>
    </w:lvl>
    <w:lvl w:ilvl="6" w:tplc="0402000F">
      <w:start w:val="1"/>
      <w:numFmt w:val="decimal"/>
      <w:lvlText w:val="%7."/>
      <w:lvlJc w:val="left"/>
      <w:pPr>
        <w:ind w:left="4680" w:hanging="360"/>
      </w:pPr>
    </w:lvl>
    <w:lvl w:ilvl="7" w:tplc="04020019">
      <w:start w:val="1"/>
      <w:numFmt w:val="lowerLetter"/>
      <w:lvlText w:val="%8."/>
      <w:lvlJc w:val="left"/>
      <w:pPr>
        <w:ind w:left="5400" w:hanging="360"/>
      </w:pPr>
    </w:lvl>
    <w:lvl w:ilvl="8" w:tplc="040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7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6AF"/>
    <w:rsid w:val="0000649B"/>
    <w:rsid w:val="00011CCA"/>
    <w:rsid w:val="00017C8E"/>
    <w:rsid w:val="000413E6"/>
    <w:rsid w:val="00044D1A"/>
    <w:rsid w:val="00052107"/>
    <w:rsid w:val="000837DF"/>
    <w:rsid w:val="00097022"/>
    <w:rsid w:val="000A57DF"/>
    <w:rsid w:val="000A6301"/>
    <w:rsid w:val="000B32DD"/>
    <w:rsid w:val="000B542C"/>
    <w:rsid w:val="000C3ED8"/>
    <w:rsid w:val="000E30C1"/>
    <w:rsid w:val="000F310D"/>
    <w:rsid w:val="0011023D"/>
    <w:rsid w:val="00111C9A"/>
    <w:rsid w:val="00117EDF"/>
    <w:rsid w:val="00123D3B"/>
    <w:rsid w:val="001248D8"/>
    <w:rsid w:val="00131F9A"/>
    <w:rsid w:val="00135DA5"/>
    <w:rsid w:val="00137F54"/>
    <w:rsid w:val="00141A54"/>
    <w:rsid w:val="001526BB"/>
    <w:rsid w:val="0015684E"/>
    <w:rsid w:val="001763A6"/>
    <w:rsid w:val="001809BD"/>
    <w:rsid w:val="00192BDC"/>
    <w:rsid w:val="001A144D"/>
    <w:rsid w:val="001B0765"/>
    <w:rsid w:val="001B44CA"/>
    <w:rsid w:val="001C0CEA"/>
    <w:rsid w:val="001C54F5"/>
    <w:rsid w:val="001C6309"/>
    <w:rsid w:val="001E128B"/>
    <w:rsid w:val="001E1911"/>
    <w:rsid w:val="001E400E"/>
    <w:rsid w:val="001E5C26"/>
    <w:rsid w:val="001E6E44"/>
    <w:rsid w:val="001F1499"/>
    <w:rsid w:val="00213C64"/>
    <w:rsid w:val="00216320"/>
    <w:rsid w:val="0021699D"/>
    <w:rsid w:val="002371FC"/>
    <w:rsid w:val="002465AA"/>
    <w:rsid w:val="0025152C"/>
    <w:rsid w:val="00253C7B"/>
    <w:rsid w:val="00255DB4"/>
    <w:rsid w:val="00277D40"/>
    <w:rsid w:val="00291F43"/>
    <w:rsid w:val="00293503"/>
    <w:rsid w:val="002A5105"/>
    <w:rsid w:val="002B02B2"/>
    <w:rsid w:val="002B1DB8"/>
    <w:rsid w:val="002B38B7"/>
    <w:rsid w:val="002C78AA"/>
    <w:rsid w:val="002D2465"/>
    <w:rsid w:val="002D409F"/>
    <w:rsid w:val="002F550B"/>
    <w:rsid w:val="002F6175"/>
    <w:rsid w:val="00312ABC"/>
    <w:rsid w:val="00320983"/>
    <w:rsid w:val="0033484B"/>
    <w:rsid w:val="0034686B"/>
    <w:rsid w:val="00362B89"/>
    <w:rsid w:val="0036480F"/>
    <w:rsid w:val="00377798"/>
    <w:rsid w:val="00381F01"/>
    <w:rsid w:val="00383DF5"/>
    <w:rsid w:val="00386F6E"/>
    <w:rsid w:val="003B4115"/>
    <w:rsid w:val="003D56EB"/>
    <w:rsid w:val="003D7762"/>
    <w:rsid w:val="003E72E2"/>
    <w:rsid w:val="003F3C4C"/>
    <w:rsid w:val="00411C55"/>
    <w:rsid w:val="00413A7F"/>
    <w:rsid w:val="00416F80"/>
    <w:rsid w:val="00417CB3"/>
    <w:rsid w:val="00421AB0"/>
    <w:rsid w:val="00437030"/>
    <w:rsid w:val="0046283D"/>
    <w:rsid w:val="004743C7"/>
    <w:rsid w:val="00492620"/>
    <w:rsid w:val="004967B3"/>
    <w:rsid w:val="004A5704"/>
    <w:rsid w:val="004B27F0"/>
    <w:rsid w:val="004B5417"/>
    <w:rsid w:val="004C2980"/>
    <w:rsid w:val="004C3195"/>
    <w:rsid w:val="004D0B69"/>
    <w:rsid w:val="004D468D"/>
    <w:rsid w:val="004D6897"/>
    <w:rsid w:val="004E482D"/>
    <w:rsid w:val="004F3425"/>
    <w:rsid w:val="004F69E0"/>
    <w:rsid w:val="005037C6"/>
    <w:rsid w:val="005304B4"/>
    <w:rsid w:val="00531D86"/>
    <w:rsid w:val="00534DFE"/>
    <w:rsid w:val="00537DCA"/>
    <w:rsid w:val="00540002"/>
    <w:rsid w:val="00545317"/>
    <w:rsid w:val="00547478"/>
    <w:rsid w:val="00551673"/>
    <w:rsid w:val="00573114"/>
    <w:rsid w:val="00576E3F"/>
    <w:rsid w:val="005831B6"/>
    <w:rsid w:val="005957C5"/>
    <w:rsid w:val="005A06D4"/>
    <w:rsid w:val="005A13ED"/>
    <w:rsid w:val="005D0E58"/>
    <w:rsid w:val="00604C62"/>
    <w:rsid w:val="00604E27"/>
    <w:rsid w:val="00620ACA"/>
    <w:rsid w:val="00624898"/>
    <w:rsid w:val="00632AFC"/>
    <w:rsid w:val="0063407E"/>
    <w:rsid w:val="006431AD"/>
    <w:rsid w:val="00644703"/>
    <w:rsid w:val="00645385"/>
    <w:rsid w:val="0065533D"/>
    <w:rsid w:val="00663E38"/>
    <w:rsid w:val="006670BC"/>
    <w:rsid w:val="00686824"/>
    <w:rsid w:val="006923B4"/>
    <w:rsid w:val="00697910"/>
    <w:rsid w:val="006C0408"/>
    <w:rsid w:val="006D1AF6"/>
    <w:rsid w:val="006D3F09"/>
    <w:rsid w:val="006E4A1A"/>
    <w:rsid w:val="006F2DDA"/>
    <w:rsid w:val="00703DEA"/>
    <w:rsid w:val="00713DDD"/>
    <w:rsid w:val="007156FF"/>
    <w:rsid w:val="00736D3D"/>
    <w:rsid w:val="0074004F"/>
    <w:rsid w:val="00743401"/>
    <w:rsid w:val="00752541"/>
    <w:rsid w:val="0075702A"/>
    <w:rsid w:val="007600B0"/>
    <w:rsid w:val="007622CF"/>
    <w:rsid w:val="00766F60"/>
    <w:rsid w:val="0078115E"/>
    <w:rsid w:val="00784AAF"/>
    <w:rsid w:val="007873A8"/>
    <w:rsid w:val="00790DA2"/>
    <w:rsid w:val="007918A2"/>
    <w:rsid w:val="00794520"/>
    <w:rsid w:val="007A0DDE"/>
    <w:rsid w:val="007A3A13"/>
    <w:rsid w:val="007E3B0D"/>
    <w:rsid w:val="007E4017"/>
    <w:rsid w:val="007F7CF9"/>
    <w:rsid w:val="00801B3E"/>
    <w:rsid w:val="008068F7"/>
    <w:rsid w:val="008106C8"/>
    <w:rsid w:val="0081294E"/>
    <w:rsid w:val="00825B54"/>
    <w:rsid w:val="00835AED"/>
    <w:rsid w:val="00845503"/>
    <w:rsid w:val="008470A0"/>
    <w:rsid w:val="00853B20"/>
    <w:rsid w:val="00854FFD"/>
    <w:rsid w:val="00856528"/>
    <w:rsid w:val="00856FD1"/>
    <w:rsid w:val="008579A9"/>
    <w:rsid w:val="00862F98"/>
    <w:rsid w:val="0088002A"/>
    <w:rsid w:val="008812DA"/>
    <w:rsid w:val="0088218F"/>
    <w:rsid w:val="00892B0A"/>
    <w:rsid w:val="008A28B1"/>
    <w:rsid w:val="008B1BC8"/>
    <w:rsid w:val="008B1CD5"/>
    <w:rsid w:val="008B3595"/>
    <w:rsid w:val="008B5263"/>
    <w:rsid w:val="008C04D8"/>
    <w:rsid w:val="008D588C"/>
    <w:rsid w:val="008E3834"/>
    <w:rsid w:val="008F278F"/>
    <w:rsid w:val="008F3261"/>
    <w:rsid w:val="008F72C9"/>
    <w:rsid w:val="0090375E"/>
    <w:rsid w:val="009078BD"/>
    <w:rsid w:val="009109C9"/>
    <w:rsid w:val="009136C9"/>
    <w:rsid w:val="00914734"/>
    <w:rsid w:val="00921841"/>
    <w:rsid w:val="00933BF0"/>
    <w:rsid w:val="009461A2"/>
    <w:rsid w:val="00954434"/>
    <w:rsid w:val="00957F75"/>
    <w:rsid w:val="009975EA"/>
    <w:rsid w:val="009A164F"/>
    <w:rsid w:val="009B3543"/>
    <w:rsid w:val="009C4678"/>
    <w:rsid w:val="009D7AC3"/>
    <w:rsid w:val="009E1860"/>
    <w:rsid w:val="009E7386"/>
    <w:rsid w:val="009E7585"/>
    <w:rsid w:val="00A05B57"/>
    <w:rsid w:val="00A230BD"/>
    <w:rsid w:val="00A33046"/>
    <w:rsid w:val="00A341BA"/>
    <w:rsid w:val="00A40BF6"/>
    <w:rsid w:val="00A47DA0"/>
    <w:rsid w:val="00A74018"/>
    <w:rsid w:val="00A76EF1"/>
    <w:rsid w:val="00AA25F9"/>
    <w:rsid w:val="00AB70B9"/>
    <w:rsid w:val="00AC7CD0"/>
    <w:rsid w:val="00AF3D50"/>
    <w:rsid w:val="00AF72E9"/>
    <w:rsid w:val="00B028F7"/>
    <w:rsid w:val="00B24CC7"/>
    <w:rsid w:val="00B459B2"/>
    <w:rsid w:val="00B45B48"/>
    <w:rsid w:val="00B46341"/>
    <w:rsid w:val="00B5061B"/>
    <w:rsid w:val="00B51897"/>
    <w:rsid w:val="00B535A6"/>
    <w:rsid w:val="00B55301"/>
    <w:rsid w:val="00B57979"/>
    <w:rsid w:val="00B750F5"/>
    <w:rsid w:val="00B757C7"/>
    <w:rsid w:val="00B9562A"/>
    <w:rsid w:val="00B968C0"/>
    <w:rsid w:val="00BA00B1"/>
    <w:rsid w:val="00BA0C39"/>
    <w:rsid w:val="00BA79DE"/>
    <w:rsid w:val="00BB78AD"/>
    <w:rsid w:val="00BC073D"/>
    <w:rsid w:val="00BC5B1C"/>
    <w:rsid w:val="00BD5F88"/>
    <w:rsid w:val="00BD7CB1"/>
    <w:rsid w:val="00BF76A0"/>
    <w:rsid w:val="00C111A5"/>
    <w:rsid w:val="00C476AF"/>
    <w:rsid w:val="00C70A75"/>
    <w:rsid w:val="00C7652A"/>
    <w:rsid w:val="00C836D0"/>
    <w:rsid w:val="00C83AF7"/>
    <w:rsid w:val="00C921E6"/>
    <w:rsid w:val="00C94D6F"/>
    <w:rsid w:val="00CA5D16"/>
    <w:rsid w:val="00CB5426"/>
    <w:rsid w:val="00CB6A14"/>
    <w:rsid w:val="00CC1512"/>
    <w:rsid w:val="00CD33B5"/>
    <w:rsid w:val="00CE26B0"/>
    <w:rsid w:val="00D06097"/>
    <w:rsid w:val="00D210C1"/>
    <w:rsid w:val="00D21DA7"/>
    <w:rsid w:val="00D23484"/>
    <w:rsid w:val="00D27EFC"/>
    <w:rsid w:val="00D30D32"/>
    <w:rsid w:val="00D32446"/>
    <w:rsid w:val="00D32EE8"/>
    <w:rsid w:val="00D33730"/>
    <w:rsid w:val="00D40E99"/>
    <w:rsid w:val="00D47A7F"/>
    <w:rsid w:val="00D6661C"/>
    <w:rsid w:val="00D70380"/>
    <w:rsid w:val="00D84ADD"/>
    <w:rsid w:val="00D84AF1"/>
    <w:rsid w:val="00D86BE9"/>
    <w:rsid w:val="00D96011"/>
    <w:rsid w:val="00DB71E9"/>
    <w:rsid w:val="00DC0B97"/>
    <w:rsid w:val="00DC6E7C"/>
    <w:rsid w:val="00DE6EA3"/>
    <w:rsid w:val="00DF6FD2"/>
    <w:rsid w:val="00DF792E"/>
    <w:rsid w:val="00E03891"/>
    <w:rsid w:val="00E05F87"/>
    <w:rsid w:val="00E11A2C"/>
    <w:rsid w:val="00E12123"/>
    <w:rsid w:val="00E15773"/>
    <w:rsid w:val="00E25A7D"/>
    <w:rsid w:val="00E30332"/>
    <w:rsid w:val="00E331E8"/>
    <w:rsid w:val="00E3610D"/>
    <w:rsid w:val="00E3789A"/>
    <w:rsid w:val="00E57E77"/>
    <w:rsid w:val="00E60424"/>
    <w:rsid w:val="00E814E0"/>
    <w:rsid w:val="00E83496"/>
    <w:rsid w:val="00E862C1"/>
    <w:rsid w:val="00EB1FCB"/>
    <w:rsid w:val="00EB60C7"/>
    <w:rsid w:val="00EC0E84"/>
    <w:rsid w:val="00EC595E"/>
    <w:rsid w:val="00EE6AF0"/>
    <w:rsid w:val="00EF79B8"/>
    <w:rsid w:val="00F02E34"/>
    <w:rsid w:val="00F04463"/>
    <w:rsid w:val="00F62D54"/>
    <w:rsid w:val="00F63361"/>
    <w:rsid w:val="00F9492C"/>
    <w:rsid w:val="00FA1252"/>
    <w:rsid w:val="00FA4F63"/>
    <w:rsid w:val="00FA7FDF"/>
    <w:rsid w:val="00FB05E4"/>
    <w:rsid w:val="00FB109A"/>
    <w:rsid w:val="00FB6E8F"/>
    <w:rsid w:val="00FC2E91"/>
    <w:rsid w:val="00FC30D2"/>
    <w:rsid w:val="00FC6311"/>
    <w:rsid w:val="00FC7D2F"/>
    <w:rsid w:val="00FD2740"/>
    <w:rsid w:val="00FD6B12"/>
    <w:rsid w:val="00FF6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76A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476A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 w:cs="Bookman Old Style"/>
      <w:b/>
      <w:bCs/>
      <w:spacing w:val="30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76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476AF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476AF"/>
    <w:pPr>
      <w:widowControl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76AF"/>
    <w:rPr>
      <w:rFonts w:ascii="Bookman Old Style" w:hAnsi="Bookman Old Style" w:cs="Bookman Old Style"/>
      <w:b/>
      <w:bCs/>
      <w:spacing w:val="3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476AF"/>
    <w:rPr>
      <w:rFonts w:ascii="Arial" w:hAnsi="Arial" w:cs="Arial"/>
      <w:b/>
      <w:bCs/>
      <w:i/>
      <w:iCs/>
      <w:sz w:val="28"/>
      <w:szCs w:val="28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476AF"/>
    <w:rPr>
      <w:rFonts w:ascii="Cambria" w:hAnsi="Cambria" w:cs="Cambria"/>
      <w:b/>
      <w:bCs/>
      <w:sz w:val="26"/>
      <w:szCs w:val="26"/>
      <w:lang w:eastAsia="bg-BG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476AF"/>
    <w:rPr>
      <w:rFonts w:ascii="Times New Roman" w:hAnsi="Times New Roman" w:cs="Times New Roman"/>
      <w:b/>
      <w:bCs/>
      <w:lang w:eastAsia="bg-BG"/>
    </w:rPr>
  </w:style>
  <w:style w:type="paragraph" w:styleId="PlainText">
    <w:name w:val="Plain Text"/>
    <w:basedOn w:val="Normal"/>
    <w:link w:val="PlainTextChar"/>
    <w:uiPriority w:val="99"/>
    <w:rsid w:val="00C476A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476AF"/>
    <w:rPr>
      <w:rFonts w:ascii="Courier New" w:hAnsi="Courier New" w:cs="Courier New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47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476AF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CVTitle">
    <w:name w:val="CV Title"/>
    <w:basedOn w:val="Normal"/>
    <w:uiPriority w:val="99"/>
    <w:rsid w:val="00C476AF"/>
    <w:pPr>
      <w:suppressAutoHyphens/>
      <w:ind w:left="113" w:right="113"/>
      <w:jc w:val="right"/>
    </w:pPr>
    <w:rPr>
      <w:rFonts w:ascii="Arial Narrow" w:hAnsi="Arial Narrow" w:cs="Arial Narrow"/>
      <w:b/>
      <w:bCs/>
      <w:spacing w:val="10"/>
      <w:sz w:val="28"/>
      <w:szCs w:val="28"/>
      <w:lang w:val="fr-FR" w:eastAsia="ar-SA"/>
    </w:rPr>
  </w:style>
  <w:style w:type="paragraph" w:customStyle="1" w:styleId="CVHeading1">
    <w:name w:val="CV Heading 1"/>
    <w:basedOn w:val="Normal"/>
    <w:next w:val="Normal"/>
    <w:uiPriority w:val="99"/>
    <w:rsid w:val="00C476AF"/>
    <w:pPr>
      <w:suppressAutoHyphens/>
      <w:spacing w:before="74"/>
      <w:ind w:left="113" w:right="113"/>
      <w:jc w:val="right"/>
    </w:pPr>
    <w:rPr>
      <w:rFonts w:ascii="Arial Narrow" w:hAnsi="Arial Narrow" w:cs="Arial Narrow"/>
      <w:b/>
      <w:bCs/>
      <w:lang w:eastAsia="ar-SA"/>
    </w:rPr>
  </w:style>
  <w:style w:type="paragraph" w:customStyle="1" w:styleId="CVHeading2">
    <w:name w:val="CV Heading 2"/>
    <w:basedOn w:val="CVHeading1"/>
    <w:next w:val="Normal"/>
    <w:uiPriority w:val="99"/>
    <w:rsid w:val="00C476AF"/>
    <w:pPr>
      <w:spacing w:before="0"/>
    </w:pPr>
    <w:rPr>
      <w:b w:val="0"/>
      <w:bCs w:val="0"/>
      <w:sz w:val="22"/>
      <w:szCs w:val="22"/>
    </w:rPr>
  </w:style>
  <w:style w:type="paragraph" w:customStyle="1" w:styleId="CVHeading2-FirstLine">
    <w:name w:val="CV Heading 2 - First Line"/>
    <w:basedOn w:val="CVHeading2"/>
    <w:next w:val="CVHeading2"/>
    <w:uiPriority w:val="99"/>
    <w:rsid w:val="00C476AF"/>
    <w:pPr>
      <w:spacing w:before="74"/>
    </w:pPr>
  </w:style>
  <w:style w:type="paragraph" w:customStyle="1" w:styleId="CVHeading3">
    <w:name w:val="CV Heading 3"/>
    <w:basedOn w:val="Normal"/>
    <w:next w:val="Normal"/>
    <w:uiPriority w:val="99"/>
    <w:rsid w:val="00C476AF"/>
    <w:pPr>
      <w:suppressAutoHyphens/>
      <w:ind w:left="113" w:right="113"/>
      <w:jc w:val="right"/>
      <w:textAlignment w:val="center"/>
    </w:pPr>
    <w:rPr>
      <w:rFonts w:ascii="Arial Narrow" w:hAnsi="Arial Narrow" w:cs="Arial Narrow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uiPriority w:val="99"/>
    <w:rsid w:val="00C476AF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uiPriority w:val="99"/>
    <w:rsid w:val="00C476AF"/>
    <w:rPr>
      <w:b/>
      <w:bCs/>
    </w:rPr>
  </w:style>
  <w:style w:type="paragraph" w:customStyle="1" w:styleId="LevelAssessment-Code">
    <w:name w:val="Level Assessment - Code"/>
    <w:basedOn w:val="Normal"/>
    <w:next w:val="LevelAssessment-Description"/>
    <w:uiPriority w:val="99"/>
    <w:rsid w:val="00C476AF"/>
    <w:pPr>
      <w:suppressAutoHyphens/>
      <w:ind w:left="28"/>
      <w:jc w:val="center"/>
    </w:pPr>
    <w:rPr>
      <w:rFonts w:ascii="Arial Narrow" w:hAnsi="Arial Narrow" w:cs="Arial Narrow"/>
      <w:sz w:val="18"/>
      <w:szCs w:val="18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uiPriority w:val="99"/>
    <w:rsid w:val="00C476AF"/>
    <w:pPr>
      <w:textAlignment w:val="bottom"/>
    </w:pPr>
  </w:style>
  <w:style w:type="paragraph" w:customStyle="1" w:styleId="CVHeadingLevel">
    <w:name w:val="CV Heading Level"/>
    <w:basedOn w:val="CVHeading3"/>
    <w:next w:val="Normal"/>
    <w:uiPriority w:val="99"/>
    <w:rsid w:val="00C476AF"/>
    <w:rPr>
      <w:i/>
      <w:iCs/>
    </w:rPr>
  </w:style>
  <w:style w:type="paragraph" w:customStyle="1" w:styleId="LevelAssessment-Heading1">
    <w:name w:val="Level Assessment - Heading 1"/>
    <w:basedOn w:val="LevelAssessment-Code"/>
    <w:uiPriority w:val="99"/>
    <w:rsid w:val="00C476AF"/>
    <w:pPr>
      <w:ind w:left="57" w:right="57"/>
    </w:pPr>
    <w:rPr>
      <w:b/>
      <w:bCs/>
      <w:sz w:val="22"/>
      <w:szCs w:val="22"/>
    </w:rPr>
  </w:style>
  <w:style w:type="paragraph" w:customStyle="1" w:styleId="LevelAssessment-Heading2">
    <w:name w:val="Level Assessment - Heading 2"/>
    <w:basedOn w:val="Normal"/>
    <w:uiPriority w:val="99"/>
    <w:rsid w:val="00C476AF"/>
    <w:pPr>
      <w:suppressAutoHyphens/>
      <w:ind w:left="57" w:right="57"/>
      <w:jc w:val="center"/>
    </w:pPr>
    <w:rPr>
      <w:rFonts w:ascii="Arial Narrow" w:hAnsi="Arial Narrow" w:cs="Arial Narrow"/>
      <w:sz w:val="18"/>
      <w:szCs w:val="18"/>
      <w:lang w:val="en-US" w:eastAsia="ar-SA"/>
    </w:rPr>
  </w:style>
  <w:style w:type="paragraph" w:customStyle="1" w:styleId="LevelAssessment-Note">
    <w:name w:val="Level Assessment - Note"/>
    <w:basedOn w:val="LevelAssessment-Code"/>
    <w:uiPriority w:val="99"/>
    <w:rsid w:val="00C476AF"/>
    <w:pPr>
      <w:ind w:left="113"/>
      <w:jc w:val="left"/>
    </w:pPr>
    <w:rPr>
      <w:i/>
      <w:iCs/>
    </w:rPr>
  </w:style>
  <w:style w:type="paragraph" w:customStyle="1" w:styleId="CVMajor-FirstLine">
    <w:name w:val="CV Major - First Line"/>
    <w:basedOn w:val="Normal"/>
    <w:next w:val="Normal"/>
    <w:uiPriority w:val="99"/>
    <w:rsid w:val="00C476AF"/>
    <w:pPr>
      <w:suppressAutoHyphens/>
      <w:spacing w:before="74"/>
      <w:ind w:left="113" w:right="113"/>
    </w:pPr>
    <w:rPr>
      <w:rFonts w:ascii="Arial Narrow" w:hAnsi="Arial Narrow" w:cs="Arial Narrow"/>
      <w:b/>
      <w:bCs/>
      <w:lang w:eastAsia="ar-SA"/>
    </w:rPr>
  </w:style>
  <w:style w:type="paragraph" w:customStyle="1" w:styleId="CVMedium-FirstLine">
    <w:name w:val="CV Medium - First Line"/>
    <w:basedOn w:val="Normal"/>
    <w:next w:val="Normal"/>
    <w:uiPriority w:val="99"/>
    <w:rsid w:val="00C476AF"/>
    <w:pPr>
      <w:suppressAutoHyphens/>
      <w:spacing w:before="74"/>
      <w:ind w:left="113" w:right="113"/>
    </w:pPr>
    <w:rPr>
      <w:rFonts w:ascii="Arial Narrow" w:hAnsi="Arial Narrow" w:cs="Arial Narrow"/>
      <w:b/>
      <w:bCs/>
      <w:sz w:val="22"/>
      <w:szCs w:val="22"/>
      <w:lang w:eastAsia="ar-SA"/>
    </w:rPr>
  </w:style>
  <w:style w:type="paragraph" w:customStyle="1" w:styleId="CVNormal">
    <w:name w:val="CV Normal"/>
    <w:basedOn w:val="Normal"/>
    <w:uiPriority w:val="99"/>
    <w:rsid w:val="00C476AF"/>
    <w:pPr>
      <w:suppressAutoHyphens/>
      <w:ind w:left="113" w:right="113"/>
    </w:pPr>
    <w:rPr>
      <w:rFonts w:ascii="Arial Narrow" w:hAnsi="Arial Narrow" w:cs="Arial Narrow"/>
      <w:sz w:val="20"/>
      <w:szCs w:val="20"/>
      <w:lang w:eastAsia="ar-SA"/>
    </w:rPr>
  </w:style>
  <w:style w:type="paragraph" w:customStyle="1" w:styleId="CVSpacer">
    <w:name w:val="CV Spacer"/>
    <w:basedOn w:val="CVNormal"/>
    <w:uiPriority w:val="99"/>
    <w:rsid w:val="00C476AF"/>
    <w:rPr>
      <w:sz w:val="4"/>
      <w:szCs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C476AF"/>
    <w:pPr>
      <w:spacing w:before="74"/>
    </w:pPr>
  </w:style>
  <w:style w:type="table" w:styleId="TableGrid">
    <w:name w:val="Table Grid"/>
    <w:basedOn w:val="TableNormal"/>
    <w:uiPriority w:val="99"/>
    <w:rsid w:val="00C476AF"/>
    <w:pPr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C47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476AF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CharCharChar1CharCharCharChar">
    <w:name w:val="Char Char Char1 Char Char Char 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Hyperlink">
    <w:name w:val="Hyperlink"/>
    <w:basedOn w:val="DefaultParagraphFont"/>
    <w:uiPriority w:val="99"/>
    <w:rsid w:val="00C476A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47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76AF"/>
    <w:rPr>
      <w:rFonts w:ascii="Tahoma" w:hAnsi="Tahoma" w:cs="Tahoma"/>
      <w:sz w:val="16"/>
      <w:szCs w:val="16"/>
      <w:lang w:eastAsia="bg-BG"/>
    </w:rPr>
  </w:style>
  <w:style w:type="paragraph" w:customStyle="1" w:styleId="Char1CharChar1CharCharCharChar1">
    <w:name w:val="Char1 Char Char1 Char Char Char Char1"/>
    <w:basedOn w:val="Normal"/>
    <w:uiPriority w:val="99"/>
    <w:rsid w:val="00C476AF"/>
    <w:pPr>
      <w:tabs>
        <w:tab w:val="left" w:pos="709"/>
      </w:tabs>
      <w:spacing w:line="360" w:lineRule="auto"/>
    </w:pPr>
    <w:rPr>
      <w:rFonts w:ascii="Tahoma" w:hAnsi="Tahoma" w:cs="Tahoma"/>
      <w:lang w:val="pl-PL" w:eastAsia="pl-PL"/>
    </w:rPr>
  </w:style>
  <w:style w:type="paragraph" w:customStyle="1" w:styleId="CharCharCharCharCharCharCharCharCharChar">
    <w:name w:val="Char Знак Char Char Знак Char Знак Char Char Знак Знак Char Char Char Char Знак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">
    <w:name w:val="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a">
    <w:name w:val="Знак"/>
    <w:basedOn w:val="Normal"/>
    <w:uiPriority w:val="99"/>
    <w:semiHidden/>
    <w:rsid w:val="00C476AF"/>
    <w:pPr>
      <w:tabs>
        <w:tab w:val="left" w:pos="709"/>
      </w:tabs>
    </w:pPr>
    <w:rPr>
      <w:rFonts w:ascii="Futura Bk" w:hAnsi="Futura Bk" w:cs="Futura Bk"/>
      <w:lang w:val="pl-PL" w:eastAsia="pl-PL"/>
    </w:rPr>
  </w:style>
  <w:style w:type="paragraph" w:customStyle="1" w:styleId="Char1CharCharChar">
    <w:name w:val="Char1 Char Char 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Style">
    <w:name w:val="Style"/>
    <w:uiPriority w:val="99"/>
    <w:rsid w:val="00C476AF"/>
    <w:pPr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tableau">
    <w:name w:val="normal_tableau"/>
    <w:basedOn w:val="Normal"/>
    <w:uiPriority w:val="99"/>
    <w:rsid w:val="00C476AF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styleId="BodyText">
    <w:name w:val="Body Text"/>
    <w:basedOn w:val="Normal"/>
    <w:link w:val="BodyTextChar"/>
    <w:uiPriority w:val="99"/>
    <w:rsid w:val="00C476A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76AF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C476A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C476AF"/>
    <w:rPr>
      <w:b/>
      <w:bCs/>
    </w:rPr>
  </w:style>
  <w:style w:type="character" w:styleId="Emphasis">
    <w:name w:val="Emphasis"/>
    <w:basedOn w:val="DefaultParagraphFont"/>
    <w:uiPriority w:val="99"/>
    <w:qFormat/>
    <w:rsid w:val="00C476AF"/>
    <w:rPr>
      <w:i/>
      <w:iCs/>
    </w:rPr>
  </w:style>
  <w:style w:type="character" w:styleId="CommentReference">
    <w:name w:val="annotation reference"/>
    <w:basedOn w:val="DefaultParagraphFont"/>
    <w:uiPriority w:val="99"/>
    <w:semiHidden/>
    <w:rsid w:val="00C476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76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476AF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76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476AF"/>
    <w:rPr>
      <w:b/>
      <w:bCs/>
    </w:rPr>
  </w:style>
  <w:style w:type="paragraph" w:customStyle="1" w:styleId="CharCharCharCharCharCharChar">
    <w:name w:val="Знак Знак Знак Char Char Char Char Char Знак Char Знак Char Знак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a0">
    <w:name w:val="Знак Знак"/>
    <w:basedOn w:val="Normal"/>
    <w:uiPriority w:val="99"/>
    <w:rsid w:val="00C476AF"/>
    <w:pPr>
      <w:tabs>
        <w:tab w:val="left" w:pos="709"/>
      </w:tabs>
      <w:spacing w:before="120" w:after="120"/>
      <w:jc w:val="both"/>
    </w:pPr>
    <w:rPr>
      <w:rFonts w:ascii="Tahoma" w:hAnsi="Tahoma" w:cs="Tahoma"/>
      <w:lang w:val="pl-PL" w:eastAsia="pl-PL"/>
    </w:rPr>
  </w:style>
  <w:style w:type="paragraph" w:customStyle="1" w:styleId="CharChar">
    <w:name w:val="Char Char Знак"/>
    <w:basedOn w:val="Normal"/>
    <w:uiPriority w:val="99"/>
    <w:rsid w:val="00C476A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C476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C476AF"/>
    <w:rPr>
      <w:rFonts w:ascii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C476A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76AF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C476AF"/>
    <w:pPr>
      <w:ind w:left="720"/>
    </w:pPr>
  </w:style>
  <w:style w:type="paragraph" w:customStyle="1" w:styleId="Point1">
    <w:name w:val="Point 1"/>
    <w:basedOn w:val="Normal"/>
    <w:uiPriority w:val="99"/>
    <w:rsid w:val="00C476AF"/>
    <w:pPr>
      <w:spacing w:before="120" w:after="120"/>
      <w:ind w:left="1418" w:hanging="567"/>
      <w:jc w:val="both"/>
    </w:pPr>
    <w:rPr>
      <w:lang w:val="en-GB" w:eastAsia="fr-BE"/>
    </w:rPr>
  </w:style>
  <w:style w:type="paragraph" w:customStyle="1" w:styleId="1">
    <w:name w:val="Без разредка1"/>
    <w:uiPriority w:val="99"/>
    <w:rsid w:val="00C476AF"/>
    <w:rPr>
      <w:rFonts w:ascii="Times New Roman" w:eastAsia="Times New Roman" w:hAnsi="Times New Roman"/>
      <w:sz w:val="24"/>
      <w:szCs w:val="24"/>
    </w:rPr>
  </w:style>
  <w:style w:type="paragraph" w:customStyle="1" w:styleId="blabla">
    <w:name w:val="blabla"/>
    <w:basedOn w:val="TOC1"/>
    <w:uiPriority w:val="99"/>
    <w:rsid w:val="00C476AF"/>
    <w:pPr>
      <w:widowControl/>
      <w:tabs>
        <w:tab w:val="right" w:leader="dot" w:pos="9062"/>
      </w:tabs>
      <w:autoSpaceDE/>
      <w:autoSpaceDN/>
      <w:adjustRightInd/>
    </w:pPr>
    <w:rPr>
      <w:rFonts w:ascii="Garamond" w:hAnsi="Garamond" w:cs="Garamond"/>
      <w:noProof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C476AF"/>
    <w:pPr>
      <w:spacing w:after="120"/>
      <w:ind w:left="283"/>
    </w:pPr>
    <w:rPr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476AF"/>
    <w:rPr>
      <w:rFonts w:ascii="Times New Roman" w:hAnsi="Times New Roman" w:cs="Times New Roman"/>
      <w:sz w:val="16"/>
      <w:szCs w:val="16"/>
      <w:lang w:val="en-AU" w:eastAsia="bg-BG"/>
    </w:rPr>
  </w:style>
  <w:style w:type="paragraph" w:styleId="TOC1">
    <w:name w:val="toc 1"/>
    <w:basedOn w:val="Normal"/>
    <w:next w:val="Normal"/>
    <w:autoRedefine/>
    <w:uiPriority w:val="99"/>
    <w:semiHidden/>
    <w:rsid w:val="00C476AF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styleId="PageNumber">
    <w:name w:val="page number"/>
    <w:basedOn w:val="DefaultParagraphFont"/>
    <w:uiPriority w:val="99"/>
    <w:rsid w:val="00C476AF"/>
    <w:rPr>
      <w:rFonts w:eastAsia="Times New Roman"/>
      <w:sz w:val="22"/>
      <w:szCs w:val="22"/>
      <w:lang w:val="bg-BG"/>
    </w:rPr>
  </w:style>
  <w:style w:type="paragraph" w:customStyle="1" w:styleId="Default">
    <w:name w:val="Default"/>
    <w:uiPriority w:val="99"/>
    <w:rsid w:val="00C476A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1">
    <w:name w:val="Char1"/>
    <w:basedOn w:val="Normal"/>
    <w:uiPriority w:val="99"/>
    <w:rsid w:val="00C476AF"/>
    <w:pPr>
      <w:tabs>
        <w:tab w:val="left" w:pos="709"/>
      </w:tabs>
      <w:spacing w:before="120" w:after="120"/>
      <w:jc w:val="both"/>
    </w:pPr>
    <w:rPr>
      <w:rFonts w:ascii="Tahoma" w:hAnsi="Tahoma" w:cs="Tahoma"/>
      <w:lang w:val="pl-PL" w:eastAsia="pl-PL"/>
    </w:rPr>
  </w:style>
  <w:style w:type="character" w:customStyle="1" w:styleId="apple-converted-space">
    <w:name w:val="apple-converted-space"/>
    <w:basedOn w:val="DefaultParagraphFont"/>
    <w:uiPriority w:val="99"/>
    <w:rsid w:val="00C476AF"/>
  </w:style>
  <w:style w:type="paragraph" w:customStyle="1" w:styleId="CharChar1Char">
    <w:name w:val="Char Char1 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CharChar">
    <w:name w:val="Знак Знак1 Char 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0">
    <w:name w:val="Знак Знак Знак Знак Знак Char Char Знак Знак Знак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FontStyle15">
    <w:name w:val="Font Style15"/>
    <w:basedOn w:val="DefaultParagraphFont"/>
    <w:uiPriority w:val="99"/>
    <w:rsid w:val="00C476AF"/>
    <w:rPr>
      <w:rFonts w:ascii="Times New Roman" w:hAnsi="Times New Roman" w:cs="Times New Roman"/>
      <w:sz w:val="20"/>
      <w:szCs w:val="20"/>
    </w:rPr>
  </w:style>
  <w:style w:type="paragraph" w:customStyle="1" w:styleId="CharChar1">
    <w:name w:val="Char Знак Знак Char Знак Знак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a1">
    <w:name w:val="Основен текст_"/>
    <w:basedOn w:val="DefaultParagraphFont"/>
    <w:link w:val="10"/>
    <w:uiPriority w:val="99"/>
    <w:locked/>
    <w:rsid w:val="00C476AF"/>
    <w:rPr>
      <w:rFonts w:eastAsia="Arial Unicode MS"/>
      <w:sz w:val="26"/>
      <w:szCs w:val="26"/>
      <w:shd w:val="clear" w:color="auto" w:fill="FFFFFF"/>
    </w:rPr>
  </w:style>
  <w:style w:type="paragraph" w:customStyle="1" w:styleId="10">
    <w:name w:val="Основен текст1"/>
    <w:basedOn w:val="Normal"/>
    <w:link w:val="a1"/>
    <w:uiPriority w:val="99"/>
    <w:rsid w:val="00C476AF"/>
    <w:pPr>
      <w:shd w:val="clear" w:color="auto" w:fill="FFFFFF"/>
      <w:spacing w:before="600" w:line="240" w:lineRule="atLeast"/>
      <w:jc w:val="both"/>
    </w:pPr>
    <w:rPr>
      <w:rFonts w:ascii="Calibri" w:eastAsia="Arial Unicode MS" w:hAnsi="Calibri" w:cs="Calibri"/>
      <w:sz w:val="26"/>
      <w:szCs w:val="26"/>
      <w:lang w:eastAsia="en-US"/>
    </w:rPr>
  </w:style>
  <w:style w:type="paragraph" w:customStyle="1" w:styleId="Char0">
    <w:name w:val="Знак Знак 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">
    <w:name w:val="Знак Знак Char Знак Знак Char Знак Знак Char Знак Знак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Style5">
    <w:name w:val="Style5"/>
    <w:basedOn w:val="Normal"/>
    <w:uiPriority w:val="99"/>
    <w:rsid w:val="00C476AF"/>
    <w:pPr>
      <w:widowControl w:val="0"/>
      <w:autoSpaceDE w:val="0"/>
      <w:autoSpaceDN w:val="0"/>
      <w:adjustRightInd w:val="0"/>
      <w:spacing w:line="298" w:lineRule="exact"/>
      <w:ind w:firstLine="830"/>
      <w:jc w:val="both"/>
    </w:pPr>
  </w:style>
  <w:style w:type="paragraph" w:customStyle="1" w:styleId="CharCharCharCharCharCharCharChar">
    <w:name w:val="Char Char Char Знак Знак Char Знак Знак Char Знак Знак Char Знак Знак Char Знак Знак Char"/>
    <w:basedOn w:val="Normal"/>
    <w:uiPriority w:val="99"/>
    <w:rsid w:val="00C476A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Caption">
    <w:name w:val="caption"/>
    <w:basedOn w:val="Normal"/>
    <w:next w:val="Normal"/>
    <w:uiPriority w:val="99"/>
    <w:qFormat/>
    <w:rsid w:val="00B5061B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5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3517">
          <w:marLeft w:val="0"/>
          <w:marRight w:val="0"/>
          <w:marTop w:val="0"/>
          <w:marBottom w:val="3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5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5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85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85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85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853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85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5853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853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53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5853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5853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5853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5853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-struma.e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650</Words>
  <Characters>3708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user</dc:creator>
  <cp:keywords/>
  <dc:description/>
  <cp:lastModifiedBy>vdimitrov</cp:lastModifiedBy>
  <cp:revision>2</cp:revision>
  <cp:lastPrinted>2017-04-24T12:09:00Z</cp:lastPrinted>
  <dcterms:created xsi:type="dcterms:W3CDTF">2019-11-27T13:34:00Z</dcterms:created>
  <dcterms:modified xsi:type="dcterms:W3CDTF">2019-11-27T13:34:00Z</dcterms:modified>
</cp:coreProperties>
</file>